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B35" w:rsidRPr="00DC30D7" w:rsidRDefault="00FE4B35" w:rsidP="00A84F23">
      <w:pPr>
        <w:pStyle w:val="Heading4"/>
        <w:jc w:val="center"/>
      </w:pPr>
      <w:r w:rsidRPr="00B759E2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7" o:title=""/>
          </v:shape>
          <o:OLEObject Type="Embed" ProgID="Paint.Picture" ShapeID="_x0000_i1025" DrawAspect="Content" ObjectID="_1568445947" r:id="rId8"/>
        </w:object>
      </w:r>
    </w:p>
    <w:p w:rsidR="00FE4B35" w:rsidRDefault="00FE4B35" w:rsidP="00A84F23">
      <w:pPr>
        <w:pStyle w:val="Heading2"/>
      </w:pPr>
      <w:r>
        <w:t>УКРАЇНА</w:t>
      </w:r>
    </w:p>
    <w:p w:rsidR="00FE4B35" w:rsidRDefault="00FE4B35" w:rsidP="00A84F23">
      <w:pPr>
        <w:pStyle w:val="Heading3"/>
        <w:rPr>
          <w:b/>
        </w:rPr>
      </w:pPr>
      <w:r>
        <w:rPr>
          <w:b/>
        </w:rPr>
        <w:t>Пологівська районна рада</w:t>
      </w:r>
    </w:p>
    <w:p w:rsidR="00FE4B35" w:rsidRDefault="00FE4B35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FE4B35" w:rsidRDefault="00FE4B35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шостого скликання</w:t>
      </w:r>
    </w:p>
    <w:p w:rsidR="00FE4B35" w:rsidRPr="005F5EBB" w:rsidRDefault="00FE4B35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двадцять перша </w:t>
      </w:r>
      <w:r w:rsidRPr="005F5EBB">
        <w:rPr>
          <w:b/>
          <w:i/>
          <w:sz w:val="28"/>
          <w:lang w:val="uk-UA"/>
        </w:rPr>
        <w:t>сесія</w:t>
      </w:r>
    </w:p>
    <w:p w:rsidR="00FE4B35" w:rsidRDefault="00FE4B35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 </w:t>
      </w:r>
    </w:p>
    <w:p w:rsidR="00FE4B35" w:rsidRDefault="00FE4B35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Р і ш е н н я</w:t>
      </w:r>
    </w:p>
    <w:p w:rsidR="00FE4B35" w:rsidRDefault="00FE4B35" w:rsidP="00E170B1">
      <w:pPr>
        <w:jc w:val="both"/>
        <w:rPr>
          <w:b/>
          <w:sz w:val="28"/>
          <w:szCs w:val="20"/>
        </w:rPr>
      </w:pPr>
      <w:r>
        <w:rPr>
          <w:sz w:val="28"/>
        </w:rPr>
        <w:t>29 вересня 2017 року</w:t>
      </w:r>
      <w:r w:rsidRPr="00541FF4">
        <w:rPr>
          <w:sz w:val="28"/>
        </w:rPr>
        <w:tab/>
      </w:r>
      <w:r w:rsidRPr="00541FF4">
        <w:rPr>
          <w:sz w:val="28"/>
        </w:rPr>
        <w:tab/>
      </w:r>
      <w:r w:rsidRPr="00541FF4">
        <w:rPr>
          <w:sz w:val="28"/>
        </w:rPr>
        <w:tab/>
      </w:r>
      <w:r w:rsidRPr="00541FF4">
        <w:rPr>
          <w:sz w:val="28"/>
        </w:rPr>
        <w:tab/>
      </w:r>
      <w:r w:rsidRPr="00541FF4">
        <w:rPr>
          <w:sz w:val="28"/>
        </w:rPr>
        <w:tab/>
      </w:r>
      <w:r w:rsidRPr="00541FF4">
        <w:rPr>
          <w:sz w:val="28"/>
        </w:rPr>
        <w:tab/>
        <w:t xml:space="preserve">                           </w:t>
      </w:r>
      <w:r>
        <w:rPr>
          <w:sz w:val="28"/>
        </w:rPr>
        <w:t xml:space="preserve"> </w:t>
      </w:r>
      <w:r w:rsidRPr="00541FF4">
        <w:rPr>
          <w:sz w:val="28"/>
        </w:rPr>
        <w:t xml:space="preserve"> </w:t>
      </w:r>
      <w:r>
        <w:rPr>
          <w:sz w:val="28"/>
        </w:rPr>
        <w:t xml:space="preserve">      </w:t>
      </w:r>
      <w:r>
        <w:rPr>
          <w:sz w:val="28"/>
          <w:lang w:val="uk-UA"/>
        </w:rPr>
        <w:t xml:space="preserve">          </w:t>
      </w:r>
      <w:r w:rsidRPr="00541FF4">
        <w:rPr>
          <w:sz w:val="28"/>
        </w:rPr>
        <w:t>№</w:t>
      </w:r>
      <w:r>
        <w:rPr>
          <w:sz w:val="28"/>
          <w:u w:val="single"/>
        </w:rPr>
        <w:t xml:space="preserve">   </w:t>
      </w:r>
      <w:r>
        <w:rPr>
          <w:sz w:val="28"/>
          <w:u w:val="single"/>
          <w:lang w:val="uk-UA"/>
        </w:rPr>
        <w:t>7</w:t>
      </w:r>
      <w:r w:rsidRPr="00541FF4">
        <w:rPr>
          <w:sz w:val="28"/>
          <w:u w:val="single"/>
        </w:rPr>
        <w:t xml:space="preserve">  </w:t>
      </w:r>
      <w:r>
        <w:rPr>
          <w:b/>
          <w:sz w:val="28"/>
          <w:szCs w:val="20"/>
        </w:rPr>
        <w:t xml:space="preserve">  </w:t>
      </w:r>
    </w:p>
    <w:p w:rsidR="00FE4B35" w:rsidRDefault="00FE4B35" w:rsidP="00A84F23">
      <w:pPr>
        <w:jc w:val="both"/>
        <w:rPr>
          <w:b/>
          <w:i/>
          <w:sz w:val="28"/>
          <w:lang w:val="uk-UA"/>
        </w:rPr>
      </w:pPr>
    </w:p>
    <w:p w:rsidR="00FE4B35" w:rsidRDefault="00FE4B35" w:rsidP="00A84F23">
      <w:pPr>
        <w:spacing w:line="240" w:lineRule="exact"/>
        <w:jc w:val="both"/>
        <w:rPr>
          <w:sz w:val="28"/>
          <w:lang w:val="uk-UA"/>
        </w:rPr>
      </w:pPr>
    </w:p>
    <w:p w:rsidR="00FE4B35" w:rsidRDefault="00FE4B35" w:rsidP="00A84F23">
      <w:pPr>
        <w:spacing w:line="240" w:lineRule="exact"/>
        <w:jc w:val="both"/>
        <w:rPr>
          <w:sz w:val="28"/>
          <w:lang w:val="uk-UA"/>
        </w:rPr>
      </w:pPr>
      <w:r>
        <w:rPr>
          <w:sz w:val="28"/>
          <w:lang w:val="uk-UA"/>
        </w:rPr>
        <w:t>Про   районну   Програму     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</w:t>
      </w:r>
    </w:p>
    <w:p w:rsidR="00FE4B35" w:rsidRDefault="00FE4B35" w:rsidP="00A84F23">
      <w:pPr>
        <w:spacing w:line="240" w:lineRule="exact"/>
        <w:jc w:val="both"/>
        <w:rPr>
          <w:sz w:val="28"/>
          <w:lang w:val="uk-UA"/>
        </w:rPr>
      </w:pPr>
    </w:p>
    <w:p w:rsidR="00FE4B35" w:rsidRDefault="00FE4B35" w:rsidP="00A84F23">
      <w:pPr>
        <w:spacing w:line="240" w:lineRule="exact"/>
        <w:jc w:val="both"/>
        <w:rPr>
          <w:sz w:val="28"/>
          <w:lang w:val="uk-UA"/>
        </w:rPr>
      </w:pPr>
    </w:p>
    <w:p w:rsidR="00FE4B35" w:rsidRDefault="00FE4B35" w:rsidP="00A84F23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Керуючись п. 16 ч. 1 ст. 43 Закону України «Про місцеве самоврядування в Україні», відповідно до </w:t>
      </w:r>
      <w:r w:rsidRPr="00974D2F">
        <w:rPr>
          <w:sz w:val="28"/>
          <w:lang w:val="uk-UA"/>
        </w:rPr>
        <w:t>З</w:t>
      </w:r>
      <w:r>
        <w:rPr>
          <w:sz w:val="28"/>
          <w:lang w:val="uk-UA"/>
        </w:rPr>
        <w:t xml:space="preserve">аконів України «Про статус ветеранів війни, гарантії їх соціального захисту», «Про основні заходи  соціального захисту ветеранів праці та інших громадян похилого віку в Україні», «Про соціальний захист дітей війни»,                «Про статус і соціальний захист громадян, які постраждали внаслідок Чорнобильської катастрофи», «Про реабілітацію інвалідів України», «Про соціальні послуги» Пологівська районна рада </w:t>
      </w:r>
      <w:r w:rsidRPr="00635D6C">
        <w:rPr>
          <w:sz w:val="28"/>
          <w:lang w:val="uk-UA"/>
        </w:rPr>
        <w:t>вирішила:</w:t>
      </w:r>
    </w:p>
    <w:p w:rsidR="00FE4B35" w:rsidRDefault="00FE4B35" w:rsidP="00A84F23">
      <w:pPr>
        <w:jc w:val="both"/>
        <w:rPr>
          <w:sz w:val="28"/>
          <w:lang w:val="uk-UA"/>
        </w:rPr>
      </w:pPr>
    </w:p>
    <w:p w:rsidR="00FE4B35" w:rsidRDefault="00FE4B35" w:rsidP="00507D70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1. Затвердити районну </w:t>
      </w:r>
      <w:r>
        <w:rPr>
          <w:sz w:val="28"/>
          <w:lang w:val="uk-UA"/>
        </w:rPr>
        <w:t>Програму  соціальної підтримки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  (далі – Програма), що додається.</w:t>
      </w:r>
    </w:p>
    <w:p w:rsidR="00FE4B35" w:rsidRDefault="00FE4B35" w:rsidP="00FB451E">
      <w:pPr>
        <w:spacing w:line="240" w:lineRule="exact"/>
        <w:jc w:val="both"/>
        <w:rPr>
          <w:sz w:val="28"/>
          <w:lang w:val="uk-UA"/>
        </w:rPr>
      </w:pPr>
    </w:p>
    <w:p w:rsidR="00FE4B35" w:rsidRDefault="00FE4B35" w:rsidP="00507D70">
      <w:pPr>
        <w:ind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2. Районній державній адміністрації забезпечити виконання заходів Програми та інформувати Пологівську  районну раду про хід її реалізації до 1 лютого щороку  наступного за звітним.</w:t>
      </w:r>
    </w:p>
    <w:p w:rsidR="00FE4B35" w:rsidRDefault="00FE4B35" w:rsidP="00FE2876">
      <w:pPr>
        <w:spacing w:line="240" w:lineRule="exact"/>
        <w:ind w:firstLine="708"/>
        <w:rPr>
          <w:sz w:val="28"/>
          <w:lang w:val="uk-UA"/>
        </w:rPr>
      </w:pPr>
    </w:p>
    <w:p w:rsidR="00FE4B35" w:rsidRDefault="00FE4B35" w:rsidP="00A84F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Контроль за виконанням цього рішення покласти на постійну комісію районної ради з питань </w:t>
      </w:r>
      <w:r w:rsidRPr="00E80E8D">
        <w:rPr>
          <w:color w:val="000000"/>
          <w:sz w:val="28"/>
          <w:szCs w:val="28"/>
          <w:lang w:val="uk-UA"/>
        </w:rPr>
        <w:t>депутатської діяльності, державної регуляторної політики, законності та соціальної політики</w:t>
      </w:r>
      <w:r>
        <w:rPr>
          <w:color w:val="000000"/>
          <w:sz w:val="28"/>
          <w:szCs w:val="28"/>
          <w:lang w:val="uk-UA"/>
        </w:rPr>
        <w:t xml:space="preserve">  і  районну державну адміністрацію.</w:t>
      </w:r>
    </w:p>
    <w:p w:rsidR="00FE4B35" w:rsidRDefault="00FE4B35" w:rsidP="00A84F23">
      <w:pPr>
        <w:jc w:val="both"/>
        <w:rPr>
          <w:sz w:val="28"/>
          <w:szCs w:val="28"/>
          <w:lang w:val="uk-UA"/>
        </w:rPr>
      </w:pPr>
      <w:r w:rsidRPr="00C4060F">
        <w:rPr>
          <w:sz w:val="28"/>
          <w:szCs w:val="28"/>
          <w:lang w:val="uk-UA"/>
        </w:rPr>
        <w:t xml:space="preserve"> </w:t>
      </w:r>
    </w:p>
    <w:p w:rsidR="00FE4B35" w:rsidRDefault="00FE4B35" w:rsidP="00A84F23">
      <w:pPr>
        <w:jc w:val="both"/>
        <w:rPr>
          <w:sz w:val="28"/>
          <w:szCs w:val="28"/>
          <w:lang w:val="uk-UA"/>
        </w:rPr>
      </w:pPr>
    </w:p>
    <w:p w:rsidR="00FE4B35" w:rsidRPr="00C4060F" w:rsidRDefault="00FE4B35" w:rsidP="00A84F23">
      <w:pPr>
        <w:jc w:val="both"/>
        <w:rPr>
          <w:sz w:val="28"/>
          <w:szCs w:val="28"/>
          <w:lang w:val="uk-UA"/>
        </w:rPr>
      </w:pPr>
    </w:p>
    <w:p w:rsidR="00FE4B35" w:rsidRDefault="00FE4B35" w:rsidP="00FE2876">
      <w:pPr>
        <w:jc w:val="both"/>
        <w:rPr>
          <w:sz w:val="28"/>
          <w:szCs w:val="28"/>
          <w:lang w:val="uk-UA"/>
        </w:rPr>
      </w:pPr>
      <w:r w:rsidRPr="00214FAD">
        <w:rPr>
          <w:sz w:val="28"/>
          <w:szCs w:val="28"/>
          <w:lang w:val="uk-UA"/>
        </w:rPr>
        <w:t xml:space="preserve">Голова ради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О.П.Покутній</w:t>
      </w:r>
    </w:p>
    <w:p w:rsidR="00FE4B35" w:rsidRPr="00214FAD" w:rsidRDefault="00FE4B35" w:rsidP="00A84F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E4B35" w:rsidRDefault="00FE4B35" w:rsidP="005B737E">
      <w:pPr>
        <w:jc w:val="center"/>
        <w:rPr>
          <w:b/>
          <w:sz w:val="28"/>
          <w:szCs w:val="28"/>
          <w:lang w:val="uk-UA"/>
        </w:rPr>
      </w:pPr>
    </w:p>
    <w:p w:rsidR="00FE4B35" w:rsidRDefault="00FE4B35" w:rsidP="005B737E">
      <w:pPr>
        <w:jc w:val="center"/>
        <w:rPr>
          <w:b/>
          <w:sz w:val="28"/>
          <w:szCs w:val="28"/>
          <w:lang w:val="uk-UA"/>
        </w:rPr>
      </w:pPr>
    </w:p>
    <w:p w:rsidR="00FE4B35" w:rsidRDefault="00FE4B35" w:rsidP="005B737E">
      <w:pPr>
        <w:jc w:val="center"/>
        <w:rPr>
          <w:b/>
          <w:sz w:val="28"/>
          <w:szCs w:val="28"/>
          <w:lang w:val="uk-UA"/>
        </w:rPr>
      </w:pPr>
    </w:p>
    <w:p w:rsidR="00FE4B35" w:rsidRDefault="00FE4B35" w:rsidP="005B737E">
      <w:pPr>
        <w:jc w:val="center"/>
        <w:rPr>
          <w:b/>
          <w:sz w:val="28"/>
          <w:szCs w:val="28"/>
          <w:lang w:val="uk-UA"/>
        </w:rPr>
      </w:pPr>
    </w:p>
    <w:p w:rsidR="00FE4B35" w:rsidRDefault="00FE4B35" w:rsidP="005B737E">
      <w:pPr>
        <w:jc w:val="center"/>
        <w:rPr>
          <w:b/>
          <w:sz w:val="28"/>
          <w:szCs w:val="28"/>
          <w:lang w:val="uk-UA"/>
        </w:rPr>
      </w:pPr>
    </w:p>
    <w:p w:rsidR="00FE4B35" w:rsidRDefault="00FE4B35" w:rsidP="005B737E">
      <w:pPr>
        <w:jc w:val="center"/>
        <w:rPr>
          <w:b/>
          <w:sz w:val="28"/>
          <w:szCs w:val="28"/>
          <w:lang w:val="uk-UA"/>
        </w:rPr>
      </w:pPr>
    </w:p>
    <w:p w:rsidR="00FE4B35" w:rsidRPr="005B737E" w:rsidRDefault="00FE4B35" w:rsidP="005B737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Характеристика </w:t>
      </w:r>
    </w:p>
    <w:p w:rsidR="00FE4B35" w:rsidRPr="00507D70" w:rsidRDefault="00FE4B35" w:rsidP="00507D70">
      <w:pPr>
        <w:jc w:val="center"/>
        <w:rPr>
          <w:b/>
          <w:sz w:val="28"/>
          <w:lang w:val="uk-UA"/>
        </w:rPr>
      </w:pPr>
      <w:r w:rsidRPr="00507D70">
        <w:rPr>
          <w:b/>
          <w:sz w:val="28"/>
          <w:szCs w:val="28"/>
          <w:lang w:val="uk-UA"/>
        </w:rPr>
        <w:t xml:space="preserve">районної </w:t>
      </w:r>
      <w:r w:rsidRPr="00507D70">
        <w:rPr>
          <w:b/>
          <w:sz w:val="28"/>
          <w:lang w:val="uk-UA"/>
        </w:rPr>
        <w:t>Програми     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</w:t>
      </w:r>
    </w:p>
    <w:p w:rsidR="00FE4B35" w:rsidRPr="00507D70" w:rsidRDefault="00FE4B35" w:rsidP="00507D70">
      <w:pPr>
        <w:jc w:val="center"/>
        <w:rPr>
          <w:b/>
          <w:sz w:val="28"/>
          <w:szCs w:val="28"/>
          <w:lang w:val="uk-UA"/>
        </w:rPr>
      </w:pPr>
    </w:p>
    <w:p w:rsidR="00FE4B35" w:rsidRDefault="00FE4B35" w:rsidP="005B737E">
      <w:pPr>
        <w:jc w:val="both"/>
        <w:rPr>
          <w:sz w:val="28"/>
          <w:szCs w:val="28"/>
          <w:lang w:val="uk-UA"/>
        </w:rPr>
      </w:pPr>
    </w:p>
    <w:p w:rsidR="00FE4B35" w:rsidRPr="00507D70" w:rsidRDefault="00FE4B35" w:rsidP="006510B3">
      <w:pPr>
        <w:pStyle w:val="ListParagraph"/>
        <w:numPr>
          <w:ilvl w:val="0"/>
          <w:numId w:val="2"/>
        </w:numPr>
        <w:spacing w:line="240" w:lineRule="exact"/>
        <w:jc w:val="both"/>
        <w:rPr>
          <w:sz w:val="28"/>
          <w:szCs w:val="28"/>
          <w:lang w:val="uk-UA"/>
        </w:rPr>
      </w:pPr>
      <w:r w:rsidRPr="00507D70">
        <w:rPr>
          <w:sz w:val="28"/>
          <w:szCs w:val="28"/>
          <w:u w:val="single"/>
          <w:lang w:val="uk-UA"/>
        </w:rPr>
        <w:t>Назва програми</w:t>
      </w:r>
      <w:r w:rsidRPr="00507D70">
        <w:rPr>
          <w:sz w:val="28"/>
          <w:szCs w:val="28"/>
          <w:lang w:val="uk-UA"/>
        </w:rPr>
        <w:t xml:space="preserve">: районна  </w:t>
      </w:r>
      <w:r w:rsidRPr="00507D70">
        <w:rPr>
          <w:sz w:val="28"/>
          <w:lang w:val="uk-UA"/>
        </w:rPr>
        <w:t xml:space="preserve">Програма 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 </w:t>
      </w:r>
      <w:r w:rsidRPr="00507D70">
        <w:rPr>
          <w:sz w:val="28"/>
          <w:szCs w:val="28"/>
          <w:lang w:val="uk-UA"/>
        </w:rPr>
        <w:t xml:space="preserve"> (далі - Програма).</w:t>
      </w:r>
    </w:p>
    <w:p w:rsidR="00FE4B35" w:rsidRDefault="00FE4B35" w:rsidP="00E97B44">
      <w:pPr>
        <w:jc w:val="both"/>
        <w:rPr>
          <w:sz w:val="28"/>
          <w:szCs w:val="28"/>
          <w:lang w:val="uk-UA"/>
        </w:rPr>
      </w:pPr>
    </w:p>
    <w:p w:rsidR="00FE4B35" w:rsidRPr="00282AE3" w:rsidRDefault="00FE4B35" w:rsidP="007B2588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282AE3">
        <w:rPr>
          <w:sz w:val="28"/>
          <w:szCs w:val="28"/>
          <w:u w:val="single"/>
          <w:lang w:val="uk-UA"/>
        </w:rPr>
        <w:t>Підстава для розроблення</w:t>
      </w:r>
      <w:r w:rsidRPr="00282AE3">
        <w:rPr>
          <w:sz w:val="28"/>
          <w:szCs w:val="28"/>
          <w:lang w:val="uk-UA"/>
        </w:rPr>
        <w:t>: забезпечення та дотримання вимог законів України «Про статус ветеранів війни, гарантії їх соціального захисту», «Про основні засади соціального захисту ветеранів війни та інших громадян похилого віку в Україні», «Про соціальний захист дітей війни», «Про статус і соціальний захист громадян, які  постраждали внаслідок Чорнобильської катастрофи», «Про реабілітацію інвалідів в Україні», «Про соціальні послуги», тощо.</w:t>
      </w:r>
    </w:p>
    <w:p w:rsidR="00FE4B35" w:rsidRPr="00484FE7" w:rsidRDefault="00FE4B35" w:rsidP="00282AE3">
      <w:pPr>
        <w:ind w:left="720"/>
        <w:jc w:val="both"/>
        <w:rPr>
          <w:sz w:val="28"/>
          <w:szCs w:val="28"/>
          <w:lang w:val="uk-UA"/>
        </w:rPr>
      </w:pPr>
    </w:p>
    <w:p w:rsidR="00FE4B35" w:rsidRDefault="00FE4B35" w:rsidP="005B737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737E">
        <w:rPr>
          <w:sz w:val="28"/>
          <w:szCs w:val="28"/>
          <w:u w:val="single"/>
          <w:lang w:val="uk-UA"/>
        </w:rPr>
        <w:t>Ініціатор – головний замовник</w:t>
      </w:r>
      <w:r w:rsidRPr="0015402E">
        <w:rPr>
          <w:sz w:val="28"/>
          <w:szCs w:val="28"/>
          <w:lang w:val="uk-UA"/>
        </w:rPr>
        <w:t xml:space="preserve">: Пологівська районна </w:t>
      </w:r>
      <w:r>
        <w:rPr>
          <w:sz w:val="28"/>
          <w:szCs w:val="28"/>
          <w:lang w:val="uk-UA"/>
        </w:rPr>
        <w:t>державна адміністрація</w:t>
      </w:r>
      <w:r w:rsidRPr="0015402E">
        <w:rPr>
          <w:sz w:val="28"/>
          <w:szCs w:val="28"/>
          <w:lang w:val="uk-UA"/>
        </w:rPr>
        <w:t>.</w:t>
      </w:r>
    </w:p>
    <w:p w:rsidR="00FE4B35" w:rsidRPr="0015402E" w:rsidRDefault="00FE4B35" w:rsidP="005B737E">
      <w:pPr>
        <w:ind w:left="360"/>
        <w:jc w:val="both"/>
        <w:rPr>
          <w:sz w:val="28"/>
          <w:szCs w:val="28"/>
          <w:lang w:val="uk-UA"/>
        </w:rPr>
      </w:pPr>
    </w:p>
    <w:p w:rsidR="00FE4B35" w:rsidRDefault="00FE4B35" w:rsidP="005B737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737E">
        <w:rPr>
          <w:sz w:val="28"/>
          <w:szCs w:val="28"/>
          <w:u w:val="single"/>
          <w:lang w:val="uk-UA"/>
        </w:rPr>
        <w:t>Розробник</w:t>
      </w:r>
      <w:r>
        <w:rPr>
          <w:sz w:val="28"/>
          <w:szCs w:val="28"/>
          <w:lang w:val="uk-UA"/>
        </w:rPr>
        <w:t xml:space="preserve">: управління соціального  </w:t>
      </w:r>
      <w:r w:rsidRPr="0015402E">
        <w:rPr>
          <w:sz w:val="28"/>
          <w:szCs w:val="28"/>
          <w:lang w:val="uk-UA"/>
        </w:rPr>
        <w:t>захисту   населення  районної    державної</w:t>
      </w:r>
      <w:r>
        <w:rPr>
          <w:sz w:val="28"/>
          <w:szCs w:val="28"/>
          <w:lang w:val="uk-UA"/>
        </w:rPr>
        <w:t xml:space="preserve"> </w:t>
      </w:r>
      <w:r w:rsidRPr="0015402E">
        <w:rPr>
          <w:sz w:val="28"/>
          <w:szCs w:val="28"/>
          <w:lang w:val="uk-UA"/>
        </w:rPr>
        <w:t>адміністрації</w:t>
      </w:r>
      <w:r>
        <w:rPr>
          <w:sz w:val="28"/>
          <w:szCs w:val="28"/>
          <w:lang w:val="uk-UA"/>
        </w:rPr>
        <w:t>.</w:t>
      </w:r>
    </w:p>
    <w:p w:rsidR="00FE4B35" w:rsidRPr="0015402E" w:rsidRDefault="00FE4B35" w:rsidP="005B737E">
      <w:pPr>
        <w:ind w:left="360"/>
        <w:jc w:val="both"/>
        <w:rPr>
          <w:sz w:val="28"/>
          <w:szCs w:val="28"/>
          <w:lang w:val="uk-UA"/>
        </w:rPr>
      </w:pPr>
    </w:p>
    <w:p w:rsidR="00FE4B35" w:rsidRDefault="00FE4B35" w:rsidP="005B737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737E">
        <w:rPr>
          <w:sz w:val="28"/>
          <w:szCs w:val="28"/>
          <w:u w:val="single"/>
          <w:lang w:val="uk-UA"/>
        </w:rPr>
        <w:t>Мета:</w:t>
      </w:r>
      <w:r w:rsidRPr="0015402E">
        <w:rPr>
          <w:sz w:val="28"/>
          <w:szCs w:val="28"/>
          <w:lang w:val="uk-UA"/>
        </w:rPr>
        <w:t xml:space="preserve"> підвищення ефективності соціальн</w:t>
      </w:r>
      <w:r>
        <w:rPr>
          <w:sz w:val="28"/>
          <w:szCs w:val="28"/>
          <w:lang w:val="uk-UA"/>
        </w:rPr>
        <w:t xml:space="preserve">ої підтримки ветеранів війни та      </w:t>
      </w:r>
      <w:r w:rsidRPr="0015402E">
        <w:rPr>
          <w:sz w:val="28"/>
          <w:szCs w:val="28"/>
          <w:lang w:val="uk-UA"/>
        </w:rPr>
        <w:t>праці, інвалідів та</w:t>
      </w:r>
      <w:r>
        <w:rPr>
          <w:sz w:val="28"/>
          <w:szCs w:val="28"/>
          <w:lang w:val="uk-UA"/>
        </w:rPr>
        <w:t xml:space="preserve"> </w:t>
      </w:r>
      <w:r w:rsidRPr="0015402E">
        <w:rPr>
          <w:sz w:val="28"/>
          <w:szCs w:val="28"/>
          <w:lang w:val="uk-UA"/>
        </w:rPr>
        <w:t>інших малозабезпечених громадян.</w:t>
      </w:r>
    </w:p>
    <w:p w:rsidR="00FE4B35" w:rsidRPr="0015402E" w:rsidRDefault="00FE4B35" w:rsidP="005B737E">
      <w:pPr>
        <w:ind w:left="360"/>
        <w:jc w:val="both"/>
        <w:rPr>
          <w:sz w:val="28"/>
          <w:szCs w:val="28"/>
          <w:lang w:val="uk-UA"/>
        </w:rPr>
      </w:pPr>
    </w:p>
    <w:p w:rsidR="00FE4B35" w:rsidRDefault="00FE4B35" w:rsidP="005B737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737E">
        <w:rPr>
          <w:sz w:val="28"/>
          <w:szCs w:val="28"/>
          <w:u w:val="single"/>
          <w:lang w:val="uk-UA"/>
        </w:rPr>
        <w:t>Початок:</w:t>
      </w:r>
      <w:r>
        <w:rPr>
          <w:sz w:val="28"/>
          <w:szCs w:val="28"/>
          <w:lang w:val="uk-UA"/>
        </w:rPr>
        <w:t xml:space="preserve"> січень 2018 року, закінчення: грудень 2020</w:t>
      </w:r>
      <w:r w:rsidRPr="0015402E">
        <w:rPr>
          <w:sz w:val="28"/>
          <w:szCs w:val="28"/>
          <w:lang w:val="uk-UA"/>
        </w:rPr>
        <w:t xml:space="preserve"> року.</w:t>
      </w:r>
    </w:p>
    <w:p w:rsidR="00FE4B35" w:rsidRPr="0015402E" w:rsidRDefault="00FE4B35" w:rsidP="005B737E">
      <w:pPr>
        <w:ind w:left="360"/>
        <w:jc w:val="both"/>
        <w:rPr>
          <w:sz w:val="28"/>
          <w:szCs w:val="28"/>
          <w:lang w:val="uk-UA"/>
        </w:rPr>
      </w:pPr>
    </w:p>
    <w:p w:rsidR="00FE4B35" w:rsidRDefault="00FE4B35" w:rsidP="005B737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5B737E">
        <w:rPr>
          <w:sz w:val="28"/>
          <w:szCs w:val="28"/>
          <w:u w:val="single"/>
          <w:lang w:val="uk-UA"/>
        </w:rPr>
        <w:t>Етапи виконання</w:t>
      </w:r>
      <w:r>
        <w:rPr>
          <w:sz w:val="28"/>
          <w:szCs w:val="28"/>
          <w:lang w:val="uk-UA"/>
        </w:rPr>
        <w:t xml:space="preserve">: 2018- 2020 </w:t>
      </w:r>
      <w:r w:rsidRPr="0015402E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оки</w:t>
      </w:r>
      <w:r w:rsidRPr="0015402E">
        <w:rPr>
          <w:sz w:val="28"/>
          <w:szCs w:val="28"/>
          <w:lang w:val="uk-UA"/>
        </w:rPr>
        <w:t>.</w:t>
      </w:r>
    </w:p>
    <w:p w:rsidR="00FE4B35" w:rsidRDefault="00FE4B35" w:rsidP="005B737E">
      <w:pPr>
        <w:jc w:val="both"/>
        <w:rPr>
          <w:sz w:val="28"/>
          <w:szCs w:val="28"/>
          <w:lang w:val="uk-UA"/>
        </w:rPr>
      </w:pPr>
    </w:p>
    <w:p w:rsidR="00FE4B35" w:rsidRPr="00507D70" w:rsidRDefault="00FE4B35" w:rsidP="00507D70">
      <w:pPr>
        <w:pStyle w:val="ListParagraph"/>
        <w:numPr>
          <w:ilvl w:val="0"/>
          <w:numId w:val="2"/>
        </w:numPr>
        <w:ind w:left="714" w:hanging="357"/>
        <w:jc w:val="both"/>
        <w:rPr>
          <w:sz w:val="28"/>
          <w:szCs w:val="28"/>
          <w:lang w:val="uk-UA"/>
        </w:rPr>
      </w:pPr>
      <w:r w:rsidRPr="00507D70">
        <w:rPr>
          <w:sz w:val="28"/>
          <w:szCs w:val="28"/>
          <w:u w:val="single"/>
          <w:lang w:val="uk-UA"/>
        </w:rPr>
        <w:t>Загальні обсяги фінансування</w:t>
      </w:r>
      <w:r w:rsidRPr="00507D70">
        <w:rPr>
          <w:sz w:val="28"/>
          <w:szCs w:val="28"/>
          <w:lang w:val="uk-UA"/>
        </w:rPr>
        <w:t xml:space="preserve">: на виконання районної </w:t>
      </w:r>
      <w:r w:rsidRPr="00507D70">
        <w:rPr>
          <w:sz w:val="28"/>
          <w:lang w:val="uk-UA"/>
        </w:rPr>
        <w:t xml:space="preserve">Програми 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 </w:t>
      </w:r>
      <w:r w:rsidRPr="00507D70">
        <w:rPr>
          <w:sz w:val="28"/>
          <w:szCs w:val="28"/>
          <w:lang w:val="uk-UA"/>
        </w:rPr>
        <w:t>потрібні кошти:</w:t>
      </w:r>
    </w:p>
    <w:p w:rsidR="00FE4B35" w:rsidRDefault="00FE4B35" w:rsidP="000A43CA">
      <w:pPr>
        <w:pStyle w:val="ListParagraph"/>
        <w:rPr>
          <w:sz w:val="28"/>
          <w:szCs w:val="28"/>
          <w:lang w:val="uk-UA"/>
        </w:rPr>
      </w:pPr>
    </w:p>
    <w:p w:rsidR="00FE4B35" w:rsidRDefault="00FE4B35" w:rsidP="000A43CA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14079,3 тис. грн., а саме: 2018 рік – 4693,1 тис. грн., 2019 рік – 4693,1  тис. грн., 2020 рік – 4693,1 тис. грн.;</w:t>
      </w:r>
    </w:p>
    <w:p w:rsidR="00FE4B35" w:rsidRDefault="00FE4B35" w:rsidP="000A43CA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Пологівського району Запорізької області до районного бюджету 2385,0 тис. грн., а саме: 2018 рік – 795,0 тис. грн., 2019 рік – 795,0 тис. грн., 2020 рік –795,0 тис. грн.</w:t>
      </w:r>
    </w:p>
    <w:p w:rsidR="00FE4B35" w:rsidRDefault="00FE4B35" w:rsidP="000A43CA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інші субвенції місцевих рад до районного бюджету 0,0 тис. грн, а саме: 2018 рік -0,0 тис. грн., 2019 рік – 0,0 тис. грн., 2020 рік – 0,0 тис. грн.</w:t>
      </w:r>
    </w:p>
    <w:p w:rsidR="00FE4B35" w:rsidRPr="00E5076B" w:rsidRDefault="00FE4B35" w:rsidP="000A43CA">
      <w:pPr>
        <w:ind w:left="720"/>
        <w:jc w:val="both"/>
        <w:rPr>
          <w:sz w:val="28"/>
          <w:szCs w:val="28"/>
          <w:lang w:val="uk-UA"/>
        </w:rPr>
      </w:pPr>
    </w:p>
    <w:p w:rsidR="00FE4B35" w:rsidRDefault="00FE4B35" w:rsidP="00484FE7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484FE7">
        <w:rPr>
          <w:sz w:val="28"/>
          <w:szCs w:val="28"/>
          <w:u w:val="single"/>
          <w:lang w:val="uk-UA"/>
        </w:rPr>
        <w:t>Очікувані    результати    виконання</w:t>
      </w:r>
      <w:r>
        <w:rPr>
          <w:sz w:val="28"/>
          <w:szCs w:val="28"/>
          <w:u w:val="single"/>
          <w:lang w:val="uk-UA"/>
        </w:rPr>
        <w:t>:</w:t>
      </w:r>
      <w:r w:rsidRPr="00484F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виконання заходів Програми дасть змогу доповнити державні програми соціального захисту та соціального забезпечення ветеранів війни та праці, інвалідів, дітей війни, інших соціальних груп населення, що перебувають у складних життєвих обставинах і потребують соціальної підтримки з метою забезпечення адресності соціальних послуг та разової матеріальної допомоги з урахуванням реальних потреб.</w:t>
      </w:r>
    </w:p>
    <w:p w:rsidR="00FE4B35" w:rsidRDefault="00FE4B35" w:rsidP="00484FE7">
      <w:pPr>
        <w:ind w:left="720"/>
        <w:jc w:val="both"/>
        <w:rPr>
          <w:sz w:val="28"/>
          <w:szCs w:val="28"/>
          <w:lang w:val="uk-UA"/>
        </w:rPr>
      </w:pPr>
    </w:p>
    <w:p w:rsidR="00FE4B35" w:rsidRDefault="00FE4B35" w:rsidP="00E5076B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5B737E">
        <w:rPr>
          <w:sz w:val="28"/>
          <w:szCs w:val="28"/>
          <w:u w:val="single"/>
          <w:lang w:val="uk-UA"/>
        </w:rPr>
        <w:t>Контроль за виконанням</w:t>
      </w:r>
      <w:r w:rsidRPr="001540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здійснює постійна комісія районної ради з питань  </w:t>
      </w:r>
      <w:r w:rsidRPr="002A1048">
        <w:rPr>
          <w:color w:val="000000"/>
          <w:sz w:val="28"/>
          <w:szCs w:val="28"/>
          <w:lang w:val="uk-UA"/>
        </w:rPr>
        <w:t xml:space="preserve">депутатської діяльності, державної регуляторної політики, </w:t>
      </w:r>
      <w:r>
        <w:rPr>
          <w:color w:val="000000"/>
          <w:sz w:val="28"/>
          <w:szCs w:val="28"/>
          <w:lang w:val="uk-UA"/>
        </w:rPr>
        <w:t xml:space="preserve">законності та соціальної політики і районна державна адміністрація.     </w:t>
      </w:r>
    </w:p>
    <w:p w:rsidR="00FE4B35" w:rsidRDefault="00FE4B35" w:rsidP="003F542B">
      <w:pPr>
        <w:ind w:left="708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Структурні підрозділи райдержадміністрації, інші органи виконавчої влади, громадські організації за згодою та в межах повноважень здійснюють аналіз стану про її виконання та надають  інформацію управлінню  соціального захисту населення райдержадміністрації до 1 лютого.</w:t>
      </w:r>
      <w:r w:rsidRPr="0015402E">
        <w:rPr>
          <w:sz w:val="28"/>
          <w:szCs w:val="28"/>
          <w:lang w:val="uk-UA"/>
        </w:rPr>
        <w:t xml:space="preserve">                                                                                               </w:t>
      </w: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 xml:space="preserve"> </w:t>
      </w:r>
    </w:p>
    <w:p w:rsidR="00FE4B35" w:rsidRDefault="00FE4B35">
      <w:pPr>
        <w:rPr>
          <w:sz w:val="28"/>
          <w:szCs w:val="28"/>
          <w:lang w:val="uk-UA"/>
        </w:rPr>
      </w:pPr>
    </w:p>
    <w:p w:rsidR="00FE4B35" w:rsidRDefault="00FE4B35">
      <w:pPr>
        <w:rPr>
          <w:sz w:val="28"/>
          <w:szCs w:val="28"/>
          <w:lang w:val="uk-UA"/>
        </w:rPr>
      </w:pPr>
    </w:p>
    <w:p w:rsidR="00FE4B35" w:rsidRPr="0015402E" w:rsidRDefault="00FE4B35" w:rsidP="00507D70">
      <w:pPr>
        <w:ind w:left="6372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>Затверджено</w:t>
      </w:r>
    </w:p>
    <w:p w:rsidR="00FE4B35" w:rsidRPr="0015402E" w:rsidRDefault="00FE4B35">
      <w:pPr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</w:t>
      </w:r>
      <w:r w:rsidRPr="0015402E">
        <w:rPr>
          <w:sz w:val="28"/>
          <w:szCs w:val="28"/>
          <w:lang w:val="uk-UA"/>
        </w:rPr>
        <w:t>рішення районної ради</w:t>
      </w:r>
    </w:p>
    <w:p w:rsidR="00FE4B35" w:rsidRPr="0015402E" w:rsidRDefault="00FE4B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>_______________ №____</w:t>
      </w:r>
      <w:r w:rsidRPr="0015402E">
        <w:rPr>
          <w:sz w:val="28"/>
          <w:szCs w:val="28"/>
          <w:lang w:val="uk-UA"/>
        </w:rPr>
        <w:tab/>
      </w:r>
    </w:p>
    <w:p w:rsidR="00FE4B35" w:rsidRPr="0015402E" w:rsidRDefault="00FE4B35">
      <w:pPr>
        <w:rPr>
          <w:sz w:val="28"/>
          <w:szCs w:val="28"/>
          <w:lang w:val="uk-UA"/>
        </w:rPr>
      </w:pPr>
    </w:p>
    <w:p w:rsidR="00FE4B35" w:rsidRPr="0015402E" w:rsidRDefault="00FE4B35" w:rsidP="001E2BD5">
      <w:pPr>
        <w:jc w:val="center"/>
        <w:rPr>
          <w:sz w:val="28"/>
          <w:szCs w:val="28"/>
          <w:lang w:val="uk-UA"/>
        </w:rPr>
      </w:pPr>
    </w:p>
    <w:p w:rsidR="00FE4B35" w:rsidRDefault="00FE4B35" w:rsidP="00507D70">
      <w:pPr>
        <w:ind w:left="708"/>
        <w:jc w:val="center"/>
        <w:rPr>
          <w:b/>
          <w:sz w:val="28"/>
          <w:lang w:val="uk-UA"/>
        </w:rPr>
      </w:pPr>
      <w:r w:rsidRPr="00507D70">
        <w:rPr>
          <w:b/>
          <w:sz w:val="28"/>
          <w:lang w:val="uk-UA"/>
        </w:rPr>
        <w:t xml:space="preserve">Районна </w:t>
      </w:r>
      <w:r>
        <w:rPr>
          <w:b/>
          <w:sz w:val="28"/>
          <w:lang w:val="uk-UA"/>
        </w:rPr>
        <w:t>Програма</w:t>
      </w:r>
      <w:r w:rsidRPr="00507D70">
        <w:rPr>
          <w:b/>
          <w:sz w:val="28"/>
          <w:lang w:val="uk-UA"/>
        </w:rPr>
        <w:t xml:space="preserve"> </w:t>
      </w:r>
    </w:p>
    <w:p w:rsidR="00FE4B35" w:rsidRPr="00507D70" w:rsidRDefault="00FE4B35" w:rsidP="00507D70">
      <w:pPr>
        <w:ind w:left="708"/>
        <w:jc w:val="center"/>
        <w:rPr>
          <w:b/>
          <w:sz w:val="28"/>
          <w:lang w:val="uk-UA"/>
        </w:rPr>
      </w:pPr>
      <w:r w:rsidRPr="00507D70">
        <w:rPr>
          <w:b/>
          <w:sz w:val="28"/>
          <w:lang w:val="uk-UA"/>
        </w:rPr>
        <w:t>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</w:t>
      </w:r>
    </w:p>
    <w:p w:rsidR="00FE4B35" w:rsidRPr="00507D70" w:rsidRDefault="00FE4B35" w:rsidP="00507D70">
      <w:pPr>
        <w:ind w:left="708"/>
        <w:jc w:val="center"/>
        <w:rPr>
          <w:b/>
          <w:sz w:val="28"/>
          <w:szCs w:val="28"/>
          <w:lang w:val="uk-UA"/>
        </w:rPr>
      </w:pPr>
    </w:p>
    <w:p w:rsidR="00FE4B35" w:rsidRPr="00C733C3" w:rsidRDefault="00FE4B35" w:rsidP="00AD2464">
      <w:pPr>
        <w:ind w:left="420"/>
        <w:jc w:val="center"/>
        <w:rPr>
          <w:b/>
          <w:sz w:val="28"/>
          <w:szCs w:val="28"/>
          <w:lang w:val="uk-UA"/>
        </w:rPr>
      </w:pPr>
      <w:r w:rsidRPr="00C733C3">
        <w:rPr>
          <w:b/>
          <w:sz w:val="28"/>
          <w:szCs w:val="28"/>
          <w:lang w:val="uk-UA"/>
        </w:rPr>
        <w:t>І. Мета Програми</w:t>
      </w:r>
    </w:p>
    <w:p w:rsidR="00FE4B35" w:rsidRPr="0015402E" w:rsidRDefault="00FE4B35" w:rsidP="003A7DB3">
      <w:pPr>
        <w:jc w:val="both"/>
        <w:rPr>
          <w:sz w:val="28"/>
          <w:szCs w:val="28"/>
          <w:lang w:val="uk-UA"/>
        </w:rPr>
      </w:pPr>
    </w:p>
    <w:p w:rsidR="00FE4B35" w:rsidRPr="0015402E" w:rsidRDefault="00FE4B35" w:rsidP="003A7DB3">
      <w:pPr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>Мет</w:t>
      </w:r>
      <w:r>
        <w:rPr>
          <w:sz w:val="28"/>
          <w:szCs w:val="28"/>
          <w:lang w:val="uk-UA"/>
        </w:rPr>
        <w:t>ою</w:t>
      </w:r>
      <w:r w:rsidRPr="0015402E">
        <w:rPr>
          <w:sz w:val="28"/>
          <w:szCs w:val="28"/>
          <w:lang w:val="uk-UA"/>
        </w:rPr>
        <w:t xml:space="preserve"> Програми є привернення уваги місцевих органів виконавчої влади та органів місцевого самоврядування, керівників підприємств, організаці</w:t>
      </w:r>
      <w:r>
        <w:rPr>
          <w:sz w:val="28"/>
          <w:szCs w:val="28"/>
          <w:lang w:val="uk-UA"/>
        </w:rPr>
        <w:t>й</w:t>
      </w:r>
      <w:r w:rsidRPr="0015402E">
        <w:rPr>
          <w:sz w:val="28"/>
          <w:szCs w:val="28"/>
          <w:lang w:val="uk-UA"/>
        </w:rPr>
        <w:t xml:space="preserve"> та установ незалежно від форм власності, благодійних фондів, політичних партій та об’єднань, громадськості до підтримки ветеранів війни та праці</w:t>
      </w:r>
      <w:r>
        <w:rPr>
          <w:sz w:val="28"/>
          <w:szCs w:val="28"/>
          <w:lang w:val="uk-UA"/>
        </w:rPr>
        <w:t>,</w:t>
      </w:r>
      <w:r w:rsidRPr="0015402E">
        <w:rPr>
          <w:sz w:val="28"/>
          <w:szCs w:val="28"/>
          <w:lang w:val="uk-UA"/>
        </w:rPr>
        <w:t xml:space="preserve"> інвалідів, інших малозабезпечених громадян, надання їм матеріальної та соціально-психологічної допомоги.</w:t>
      </w:r>
    </w:p>
    <w:p w:rsidR="00FE4B35" w:rsidRPr="0015402E" w:rsidRDefault="00FE4B35" w:rsidP="003A7DB3">
      <w:pPr>
        <w:jc w:val="both"/>
        <w:rPr>
          <w:sz w:val="28"/>
          <w:szCs w:val="28"/>
          <w:lang w:val="uk-UA"/>
        </w:rPr>
      </w:pPr>
    </w:p>
    <w:p w:rsidR="00FE4B35" w:rsidRPr="0015402E" w:rsidRDefault="00FE4B35" w:rsidP="00AD2464">
      <w:pPr>
        <w:jc w:val="center"/>
        <w:rPr>
          <w:sz w:val="28"/>
          <w:szCs w:val="28"/>
          <w:lang w:val="uk-UA"/>
        </w:rPr>
      </w:pPr>
      <w:r w:rsidRPr="00C733C3">
        <w:rPr>
          <w:b/>
          <w:sz w:val="28"/>
          <w:szCs w:val="28"/>
          <w:lang w:val="uk-UA"/>
        </w:rPr>
        <w:t>ІІ. Склад проблеми та обґрунтування необхідності її розв’язання програмним методом</w:t>
      </w:r>
    </w:p>
    <w:p w:rsidR="00FE4B35" w:rsidRDefault="00FE4B35" w:rsidP="0050094B">
      <w:pPr>
        <w:jc w:val="both"/>
        <w:rPr>
          <w:sz w:val="28"/>
          <w:szCs w:val="28"/>
          <w:lang w:val="uk-UA"/>
        </w:rPr>
      </w:pPr>
    </w:p>
    <w:p w:rsidR="00FE4B35" w:rsidRDefault="00FE4B35" w:rsidP="0050094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Районна </w:t>
      </w:r>
      <w:r>
        <w:rPr>
          <w:sz w:val="28"/>
          <w:lang w:val="uk-UA"/>
        </w:rPr>
        <w:t>Програма</w:t>
      </w:r>
      <w:r w:rsidRPr="00507D70">
        <w:rPr>
          <w:sz w:val="28"/>
          <w:lang w:val="uk-UA"/>
        </w:rPr>
        <w:t xml:space="preserve"> 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 </w:t>
      </w:r>
      <w:r>
        <w:rPr>
          <w:sz w:val="28"/>
          <w:szCs w:val="28"/>
          <w:lang w:val="uk-UA"/>
        </w:rPr>
        <w:t xml:space="preserve">розроблена з метою </w:t>
      </w:r>
      <w:r w:rsidRPr="00282AE3">
        <w:rPr>
          <w:sz w:val="28"/>
          <w:szCs w:val="28"/>
          <w:lang w:val="uk-UA"/>
        </w:rPr>
        <w:t>забезпечення та дотримання вимог законів України «Про статус ветеранів війни, гарантії їх соціального захисту», «Про основні засади соціального захисту ветеранів війни та інших громадян похилого віку в Україні», «Про соціальний захист дітей війни», «Про статус і соціальний захист громадян, які  постраждали внаслідок Чорнобильської катастрофи», «Про реабілітацію інвалідів в Україні», «Про соціальні послуги», тощо.</w:t>
      </w:r>
    </w:p>
    <w:p w:rsidR="00FE4B35" w:rsidRPr="00282AE3" w:rsidRDefault="00FE4B35" w:rsidP="0050094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заходів Програми дасть змогу доповнити державні програми соціального захисту та соціального забезпечення ветеранів війни та праці, інвалідів, дітей війни, інших соціальних груп населення, що перебувають у складних життєвих обставинах і потребують соціальної підтримки з метою забезпечення адресності соціальних послуг та разової матеріальної допомоги з урахуванням реальних потреб</w:t>
      </w:r>
    </w:p>
    <w:p w:rsidR="00FE4B35" w:rsidRPr="0015402E" w:rsidRDefault="00FE4B35" w:rsidP="00B31DAB">
      <w:pPr>
        <w:ind w:firstLine="708"/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>В Пологів</w:t>
      </w:r>
      <w:r>
        <w:rPr>
          <w:sz w:val="28"/>
          <w:szCs w:val="28"/>
          <w:lang w:val="uk-UA"/>
        </w:rPr>
        <w:t>ському районні за даними державних органів статистики мешкає  41</w:t>
      </w:r>
      <w:r w:rsidRPr="0015402E">
        <w:rPr>
          <w:sz w:val="28"/>
          <w:szCs w:val="28"/>
          <w:lang w:val="uk-UA"/>
        </w:rPr>
        <w:t xml:space="preserve"> тис</w:t>
      </w:r>
      <w:r>
        <w:rPr>
          <w:sz w:val="28"/>
          <w:szCs w:val="28"/>
          <w:lang w:val="uk-UA"/>
        </w:rPr>
        <w:t>яча</w:t>
      </w:r>
      <w:r w:rsidRPr="0015402E">
        <w:rPr>
          <w:sz w:val="28"/>
          <w:szCs w:val="28"/>
          <w:lang w:val="uk-UA"/>
        </w:rPr>
        <w:t xml:space="preserve"> громадян, з них близько 1</w:t>
      </w:r>
      <w:r>
        <w:rPr>
          <w:sz w:val="28"/>
          <w:szCs w:val="28"/>
          <w:lang w:val="uk-UA"/>
        </w:rPr>
        <w:t xml:space="preserve">3 </w:t>
      </w:r>
      <w:r w:rsidRPr="0015402E">
        <w:rPr>
          <w:sz w:val="28"/>
          <w:szCs w:val="28"/>
          <w:lang w:val="uk-UA"/>
        </w:rPr>
        <w:t>тис</w:t>
      </w:r>
      <w:r>
        <w:rPr>
          <w:sz w:val="28"/>
          <w:szCs w:val="28"/>
          <w:lang w:val="uk-UA"/>
        </w:rPr>
        <w:t>яч</w:t>
      </w:r>
      <w:r w:rsidRPr="0015402E">
        <w:rPr>
          <w:sz w:val="28"/>
          <w:szCs w:val="28"/>
          <w:lang w:val="uk-UA"/>
        </w:rPr>
        <w:t xml:space="preserve"> громадян в</w:t>
      </w:r>
      <w:r>
        <w:rPr>
          <w:sz w:val="28"/>
          <w:szCs w:val="28"/>
          <w:lang w:val="uk-UA"/>
        </w:rPr>
        <w:t>іднесено до пільгової категорії, які мають право на пільги та соціальні гарантії, що складає 32% від загальної кількості населення.</w:t>
      </w:r>
    </w:p>
    <w:p w:rsidR="00FE4B35" w:rsidRPr="0015402E" w:rsidRDefault="00FE4B35" w:rsidP="00B31DAB">
      <w:pPr>
        <w:ind w:firstLine="708"/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обліку в районному  управлінні</w:t>
      </w:r>
      <w:r w:rsidRPr="0015402E">
        <w:rPr>
          <w:sz w:val="28"/>
          <w:szCs w:val="28"/>
          <w:lang w:val="uk-UA"/>
        </w:rPr>
        <w:t xml:space="preserve"> Пенсійного фонду України знаходиться</w:t>
      </w:r>
      <w:r>
        <w:rPr>
          <w:sz w:val="28"/>
          <w:szCs w:val="28"/>
          <w:lang w:val="uk-UA"/>
        </w:rPr>
        <w:t xml:space="preserve">              13 тисяч громадян, які</w:t>
      </w:r>
      <w:r w:rsidRPr="0015402E">
        <w:rPr>
          <w:sz w:val="28"/>
          <w:szCs w:val="28"/>
          <w:lang w:val="uk-UA"/>
        </w:rPr>
        <w:t xml:space="preserve">  отриму</w:t>
      </w:r>
      <w:r>
        <w:rPr>
          <w:sz w:val="28"/>
          <w:szCs w:val="28"/>
          <w:lang w:val="uk-UA"/>
        </w:rPr>
        <w:t>ють  пенсію</w:t>
      </w:r>
      <w:r w:rsidRPr="0015402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Близько 600 сімей отримують допомогу, як малозабезпечена сім’я. Зросла кількість дітей, яких визнано інвалідами. Близько 1700 осіб визнані інвалідами І-ІІІ груп загального захворювання.</w:t>
      </w:r>
    </w:p>
    <w:p w:rsidR="00FE4B35" w:rsidRDefault="00FE4B35" w:rsidP="00B31DAB">
      <w:pPr>
        <w:ind w:firstLine="708"/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>В Пологівському районі проживає 1</w:t>
      </w:r>
      <w:r>
        <w:rPr>
          <w:sz w:val="28"/>
          <w:szCs w:val="28"/>
          <w:lang w:val="uk-UA"/>
        </w:rPr>
        <w:t>13 громадянина</w:t>
      </w:r>
      <w:r w:rsidRPr="0015402E">
        <w:rPr>
          <w:sz w:val="28"/>
          <w:szCs w:val="28"/>
          <w:lang w:val="uk-UA"/>
        </w:rPr>
        <w:t xml:space="preserve">, які постраждали внаслідок Чорнобильської катастрофи, в </w:t>
      </w:r>
      <w:r>
        <w:rPr>
          <w:sz w:val="28"/>
          <w:szCs w:val="28"/>
          <w:lang w:val="uk-UA"/>
        </w:rPr>
        <w:t>тому числі 7</w:t>
      </w:r>
      <w:r w:rsidRPr="0015402E">
        <w:rPr>
          <w:sz w:val="28"/>
          <w:szCs w:val="28"/>
          <w:lang w:val="uk-UA"/>
        </w:rPr>
        <w:t xml:space="preserve"> дітей.</w:t>
      </w:r>
    </w:p>
    <w:p w:rsidR="00FE4B35" w:rsidRDefault="00FE4B35" w:rsidP="00B31DA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Задекларовані діючим законодавством пільги інвалідам, ветеранам війни та праці, дітям війни надаються не в повному обсязі. Так, проблемними залишаються питання оздоровлення інвалідів, ветеранів війни і праці, забезпечення деякими технічними та іншими засобами реабілітації.</w:t>
      </w:r>
    </w:p>
    <w:p w:rsidR="00FE4B35" w:rsidRDefault="00FE4B35" w:rsidP="00B31DA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зв’язку з проведенням антитерористичної операції на Сході України (далі – АТО) загинули військовослужбовці, які мешкали на території Пологівського району. Членам сімей загиблих встановлюється статус згідно з Законом України «Про статус ветеранів війни, гарантії їх соціального захисту».</w:t>
      </w:r>
    </w:p>
    <w:p w:rsidR="00FE4B35" w:rsidRDefault="00FE4B35" w:rsidP="00B31DA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Військовослужбовцям, які отримали поранення, контузії, каліцтво, іншим військовослужбовцям, які брали участь у бойових діях під час проведення АТО, встановлюється статус інваліда війни, учасника бойових дій відповідно до Закону України «Про статус ветеранів війни, гарантії їх соціального захисту».</w:t>
      </w:r>
    </w:p>
    <w:p w:rsidR="00FE4B35" w:rsidRDefault="00FE4B35" w:rsidP="00B31DA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районі проводиться робота у напрямі вдосконалення системи надання соціальних послуг особам, які перебувають у складних життєвих обставинах та потребують сторонньої допомоги. Заходами програми передбачається визначення пріоритетних напрямів у сфері надання соціальних послуг, впровадження нових механізмів їх надання, розширення доступу осіб, які перебувають у складних життєвих обставинах і потребують сторонньої допомоги до соціальних послуг, забезпечення їх якості та ефективності.</w:t>
      </w:r>
    </w:p>
    <w:p w:rsidR="00FE4B35" w:rsidRPr="0015402E" w:rsidRDefault="00FE4B35" w:rsidP="00B31DA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місті  діє досить широкий спектр установ, що надають соціальні послуги різного спрямування, серед них: територіальний центр соціального обслуговування (надання соціальних послуг), центр соціальних служб для сім’ї, дітей та молоді, відділення соціальної реабілітації дітей – інвалідів, Пологівський обласний центр соціально –психологічної реабілітації дітей.</w:t>
      </w:r>
    </w:p>
    <w:p w:rsidR="00FE4B35" w:rsidRPr="0015402E" w:rsidRDefault="00FE4B35" w:rsidP="003A7DB3">
      <w:pPr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 xml:space="preserve">Реалізація </w:t>
      </w:r>
      <w:r>
        <w:rPr>
          <w:sz w:val="28"/>
          <w:szCs w:val="28"/>
          <w:lang w:val="uk-UA"/>
        </w:rPr>
        <w:t>місцевих і державних програм у</w:t>
      </w:r>
      <w:r w:rsidRPr="0015402E">
        <w:rPr>
          <w:sz w:val="28"/>
          <w:szCs w:val="28"/>
          <w:lang w:val="uk-UA"/>
        </w:rPr>
        <w:t xml:space="preserve"> певній мірі сприятиме покращенню соціального захисту, посиленню адресної соціальної підтримки ветеранів війни та праці, інвалідів, інших малозабезпечених категорій населення району.</w:t>
      </w:r>
    </w:p>
    <w:p w:rsidR="00FE4B35" w:rsidRPr="0015402E" w:rsidRDefault="00FE4B35" w:rsidP="003A7D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>У той же час, незважаючи на те, що у значної частини громадян доходи за останній</w:t>
      </w:r>
      <w:r>
        <w:rPr>
          <w:sz w:val="28"/>
          <w:szCs w:val="28"/>
          <w:lang w:val="uk-UA"/>
        </w:rPr>
        <w:t xml:space="preserve"> час зросли, кількість скарг на</w:t>
      </w:r>
      <w:r w:rsidRPr="0015402E">
        <w:rPr>
          <w:sz w:val="28"/>
          <w:szCs w:val="28"/>
          <w:lang w:val="uk-UA"/>
        </w:rPr>
        <w:t xml:space="preserve"> скрутне становище, звернень про </w:t>
      </w:r>
      <w:r>
        <w:rPr>
          <w:sz w:val="28"/>
          <w:szCs w:val="28"/>
          <w:lang w:val="uk-UA"/>
        </w:rPr>
        <w:t>надання матеріальної та інших видів</w:t>
      </w:r>
      <w:r w:rsidRPr="0015402E">
        <w:rPr>
          <w:sz w:val="28"/>
          <w:szCs w:val="28"/>
          <w:lang w:val="uk-UA"/>
        </w:rPr>
        <w:t xml:space="preserve"> допомоги не зменшується.</w:t>
      </w:r>
    </w:p>
    <w:p w:rsidR="00FE4B35" w:rsidRPr="00E5076B" w:rsidRDefault="00FE4B35" w:rsidP="005009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ab/>
        <w:t xml:space="preserve"> Аналіз звернень свідчить, що </w:t>
      </w:r>
      <w:r w:rsidRPr="0015402E">
        <w:rPr>
          <w:sz w:val="28"/>
          <w:szCs w:val="28"/>
          <w:lang w:val="uk-UA"/>
        </w:rPr>
        <w:t xml:space="preserve">найбільш гострими </w:t>
      </w:r>
      <w:r>
        <w:rPr>
          <w:sz w:val="28"/>
          <w:szCs w:val="28"/>
          <w:lang w:val="uk-UA"/>
        </w:rPr>
        <w:t>проблемами</w:t>
      </w:r>
      <w:r w:rsidRPr="001540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населення району є: відсутність коштів для придбання медикаментів, медичних засобів реабілітації, оперативного хірургічного  втручання, необхідність у проведенні реабілітації після перенесених захворювань, оздоровленні, зубопротезування, потреба у ремонті житла внаслідок надзвичайної ситуації природного  та іншого характеру, пожежі, тощо. </w:t>
      </w:r>
    </w:p>
    <w:p w:rsidR="00FE4B35" w:rsidRDefault="00FE4B35" w:rsidP="003A7DB3">
      <w:pPr>
        <w:jc w:val="both"/>
        <w:rPr>
          <w:sz w:val="28"/>
          <w:szCs w:val="28"/>
          <w:lang w:val="uk-UA"/>
        </w:rPr>
      </w:pPr>
    </w:p>
    <w:p w:rsidR="00FE4B35" w:rsidRDefault="00FE4B35" w:rsidP="003A7DB3">
      <w:pPr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>Ці та інші питання</w:t>
      </w:r>
      <w:r w:rsidRPr="0015402E">
        <w:rPr>
          <w:sz w:val="28"/>
          <w:szCs w:val="28"/>
          <w:lang w:val="uk-UA"/>
        </w:rPr>
        <w:t xml:space="preserve"> будуть вирішуватися у ході реалізації Програми.</w:t>
      </w:r>
    </w:p>
    <w:p w:rsidR="00FE4B35" w:rsidRPr="0015402E" w:rsidRDefault="00FE4B35" w:rsidP="003A7DB3">
      <w:pPr>
        <w:jc w:val="both"/>
        <w:rPr>
          <w:sz w:val="28"/>
          <w:szCs w:val="28"/>
          <w:lang w:val="uk-UA"/>
        </w:rPr>
      </w:pPr>
    </w:p>
    <w:p w:rsidR="00FE4B35" w:rsidRDefault="00FE4B35" w:rsidP="001B73B3">
      <w:pPr>
        <w:jc w:val="center"/>
        <w:rPr>
          <w:b/>
          <w:sz w:val="28"/>
          <w:szCs w:val="28"/>
          <w:lang w:val="uk-UA"/>
        </w:rPr>
      </w:pPr>
      <w:r w:rsidRPr="00C733C3">
        <w:rPr>
          <w:b/>
          <w:sz w:val="28"/>
          <w:szCs w:val="28"/>
          <w:lang w:val="uk-UA"/>
        </w:rPr>
        <w:t xml:space="preserve">ІІІ. </w:t>
      </w:r>
      <w:r>
        <w:rPr>
          <w:b/>
          <w:sz w:val="28"/>
          <w:szCs w:val="28"/>
          <w:lang w:val="uk-UA"/>
        </w:rPr>
        <w:t xml:space="preserve"> Основні завдання Програми</w:t>
      </w:r>
    </w:p>
    <w:p w:rsidR="00FE4B35" w:rsidRPr="0015402E" w:rsidRDefault="00FE4B35" w:rsidP="003A7DB3">
      <w:pPr>
        <w:jc w:val="both"/>
        <w:rPr>
          <w:sz w:val="28"/>
          <w:szCs w:val="28"/>
          <w:lang w:val="uk-UA"/>
        </w:rPr>
      </w:pPr>
    </w:p>
    <w:p w:rsidR="00FE4B35" w:rsidRDefault="00FE4B35" w:rsidP="003A7D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Координація зусиль підприємств, організацій та установ, фондів, громадських і релігійних  організацій щодо надання необхідної допомоги ветеранів війни, праці, дітям війни, інвалідам, іншим категоріям громадян, які перебувають у складних життєвих обставинах;</w:t>
      </w:r>
    </w:p>
    <w:p w:rsidR="00FE4B35" w:rsidRDefault="00FE4B35" w:rsidP="003A7D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забезпечення доступу до соціальних послуг усіх соціальних груп, які їх потребують;</w:t>
      </w:r>
    </w:p>
    <w:p w:rsidR="00FE4B35" w:rsidRDefault="00FE4B35" w:rsidP="001B73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забезпечення ефективної взаємодії органів виконавчої влади та суб’єктів надання соціальних послуг;</w:t>
      </w:r>
    </w:p>
    <w:p w:rsidR="00FE4B35" w:rsidRDefault="00FE4B35" w:rsidP="001B73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постійний моніторинг соціального стану ветеранів війни, праці, інвалідів, сімей, члени, яких загинули в АТО та інших;</w:t>
      </w:r>
    </w:p>
    <w:p w:rsidR="00FE4B35" w:rsidRDefault="00FE4B35" w:rsidP="001B73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адресної допомоги окремим категоріям громадян із числа ветеранів війни, праці, дітей війни, інвалідів, інших категорій громадян, які перебувають у складних життєвих обставинах;</w:t>
      </w:r>
    </w:p>
    <w:p w:rsidR="00FE4B35" w:rsidRDefault="00FE4B35" w:rsidP="001B73B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фінансова підтримка районних громадських організацій;</w:t>
      </w:r>
    </w:p>
    <w:p w:rsidR="00FE4B35" w:rsidRDefault="00FE4B35" w:rsidP="00112B9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доповнення системи медичних</w:t>
      </w:r>
      <w:r w:rsidRPr="001B73B3">
        <w:rPr>
          <w:sz w:val="28"/>
          <w:szCs w:val="28"/>
          <w:lang w:val="uk-UA"/>
        </w:rPr>
        <w:t xml:space="preserve">, психологічних, педагогічних, фізичних, професійних заходів, спрямованих </w:t>
      </w:r>
      <w:r>
        <w:rPr>
          <w:sz w:val="28"/>
          <w:szCs w:val="28"/>
          <w:lang w:val="uk-UA"/>
        </w:rPr>
        <w:t>на надання постраждалим особам допомоги у відновленні та компенсації порушених або втрачених функцій організму, усуненні обмежень їх життєдіяльності для досягнення і підтримання соціальної і матеріальної незалежності, трудової адаптації та інтеграцій в суспільство;</w:t>
      </w:r>
    </w:p>
    <w:p w:rsidR="00FE4B35" w:rsidRDefault="00FE4B35" w:rsidP="00B13A0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сприяння реалізації</w:t>
      </w:r>
      <w:r w:rsidRPr="0015402E">
        <w:rPr>
          <w:sz w:val="28"/>
          <w:szCs w:val="28"/>
          <w:lang w:val="uk-UA"/>
        </w:rPr>
        <w:t xml:space="preserve"> пільг та </w:t>
      </w:r>
      <w:r>
        <w:rPr>
          <w:sz w:val="28"/>
          <w:szCs w:val="28"/>
          <w:lang w:val="uk-UA"/>
        </w:rPr>
        <w:t>соціальних гарантій</w:t>
      </w:r>
      <w:r w:rsidRPr="0015402E">
        <w:rPr>
          <w:sz w:val="28"/>
          <w:szCs w:val="28"/>
          <w:lang w:val="uk-UA"/>
        </w:rPr>
        <w:t>, пере</w:t>
      </w:r>
      <w:r>
        <w:rPr>
          <w:sz w:val="28"/>
          <w:szCs w:val="28"/>
          <w:lang w:val="uk-UA"/>
        </w:rPr>
        <w:t xml:space="preserve">дбачених чинним законодавством, </w:t>
      </w:r>
      <w:r w:rsidRPr="0015402E">
        <w:rPr>
          <w:sz w:val="28"/>
          <w:szCs w:val="28"/>
          <w:lang w:val="uk-UA"/>
        </w:rPr>
        <w:t>державними програмами соціальної підтримки;</w:t>
      </w:r>
      <w:r>
        <w:rPr>
          <w:sz w:val="28"/>
          <w:szCs w:val="28"/>
          <w:lang w:val="uk-UA"/>
        </w:rPr>
        <w:tab/>
      </w:r>
    </w:p>
    <w:p w:rsidR="00FE4B35" w:rsidRDefault="00FE4B35" w:rsidP="003B5EBD">
      <w:pPr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15402E">
        <w:rPr>
          <w:sz w:val="28"/>
          <w:szCs w:val="28"/>
          <w:lang w:val="uk-UA"/>
        </w:rPr>
        <w:t>озвиток волонтерського руху;</w:t>
      </w:r>
    </w:p>
    <w:p w:rsidR="00FE4B35" w:rsidRPr="0015402E" w:rsidRDefault="00FE4B35" w:rsidP="00112B90">
      <w:pPr>
        <w:ind w:firstLine="708"/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>посилення захисту громадян, які постраждали внаслідок Чорнобильської катастрофи, комплексне розв’язання пов’язаних із нею проблем;</w:t>
      </w:r>
    </w:p>
    <w:p w:rsidR="00FE4B35" w:rsidRPr="0015402E" w:rsidRDefault="00FE4B35" w:rsidP="00534A8F">
      <w:pPr>
        <w:ind w:firstLine="708"/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>створення сприятливих умов для забезпеченн</w:t>
      </w:r>
      <w:r>
        <w:rPr>
          <w:sz w:val="28"/>
          <w:szCs w:val="28"/>
          <w:lang w:val="uk-UA"/>
        </w:rPr>
        <w:t xml:space="preserve">я безперешкодного доступу людей </w:t>
      </w:r>
      <w:r w:rsidRPr="0015402E">
        <w:rPr>
          <w:sz w:val="28"/>
          <w:szCs w:val="28"/>
          <w:lang w:val="uk-UA"/>
        </w:rPr>
        <w:t>з обмеженими фізичними можливостями до об</w:t>
      </w:r>
      <w:r w:rsidRPr="0015402E">
        <w:rPr>
          <w:sz w:val="28"/>
          <w:szCs w:val="28"/>
        </w:rPr>
        <w:t>’</w:t>
      </w:r>
      <w:r w:rsidRPr="0015402E">
        <w:rPr>
          <w:sz w:val="28"/>
          <w:szCs w:val="28"/>
          <w:lang w:val="uk-UA"/>
        </w:rPr>
        <w:t>єктів соціальної інфраструктури;</w:t>
      </w:r>
    </w:p>
    <w:p w:rsidR="00FE4B35" w:rsidRPr="0015402E" w:rsidRDefault="00FE4B35" w:rsidP="00112B9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>сприяння розширенню персонального шефства підприємцями над інвалідами війни, іншими категоріями інвалідів.</w:t>
      </w:r>
    </w:p>
    <w:p w:rsidR="00FE4B35" w:rsidRPr="0015402E" w:rsidRDefault="00FE4B35" w:rsidP="003A7DB3">
      <w:pPr>
        <w:jc w:val="both"/>
        <w:rPr>
          <w:sz w:val="28"/>
          <w:szCs w:val="28"/>
          <w:lang w:val="uk-UA"/>
        </w:rPr>
      </w:pPr>
    </w:p>
    <w:p w:rsidR="00FE4B35" w:rsidRPr="00C733C3" w:rsidRDefault="00FE4B35" w:rsidP="00C733C3">
      <w:pPr>
        <w:jc w:val="center"/>
        <w:rPr>
          <w:b/>
          <w:sz w:val="28"/>
          <w:szCs w:val="28"/>
          <w:lang w:val="uk-UA"/>
        </w:rPr>
      </w:pPr>
      <w:r w:rsidRPr="00C733C3">
        <w:rPr>
          <w:b/>
          <w:sz w:val="28"/>
          <w:szCs w:val="28"/>
          <w:lang w:val="uk-UA"/>
        </w:rPr>
        <w:t>І</w:t>
      </w:r>
      <w:r w:rsidRPr="00C733C3">
        <w:rPr>
          <w:b/>
          <w:sz w:val="28"/>
          <w:szCs w:val="28"/>
          <w:lang w:val="en-US"/>
        </w:rPr>
        <w:t>V</w:t>
      </w:r>
      <w:r w:rsidRPr="00C733C3">
        <w:rPr>
          <w:b/>
          <w:sz w:val="28"/>
          <w:szCs w:val="28"/>
          <w:lang w:val="uk-UA"/>
        </w:rPr>
        <w:t xml:space="preserve">. Строки </w:t>
      </w:r>
      <w:r>
        <w:rPr>
          <w:b/>
          <w:sz w:val="28"/>
          <w:szCs w:val="28"/>
          <w:lang w:val="uk-UA"/>
        </w:rPr>
        <w:t xml:space="preserve">  </w:t>
      </w:r>
      <w:r w:rsidRPr="00C733C3">
        <w:rPr>
          <w:b/>
          <w:sz w:val="28"/>
          <w:szCs w:val="28"/>
          <w:lang w:val="uk-UA"/>
        </w:rPr>
        <w:t xml:space="preserve"> виконання Програми</w:t>
      </w:r>
      <w:r>
        <w:rPr>
          <w:b/>
          <w:sz w:val="28"/>
          <w:szCs w:val="28"/>
          <w:lang w:val="uk-UA"/>
        </w:rPr>
        <w:t xml:space="preserve"> та контроль за ходом її реалізації</w:t>
      </w:r>
    </w:p>
    <w:p w:rsidR="00FE4B35" w:rsidRPr="0015402E" w:rsidRDefault="00FE4B35" w:rsidP="003A7DB3">
      <w:pPr>
        <w:jc w:val="both"/>
        <w:rPr>
          <w:sz w:val="28"/>
          <w:szCs w:val="28"/>
          <w:lang w:val="uk-UA"/>
        </w:rPr>
      </w:pPr>
    </w:p>
    <w:p w:rsidR="00FE4B35" w:rsidRPr="0015402E" w:rsidRDefault="00FE4B35" w:rsidP="003A7D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 xml:space="preserve">  Етапи виконанн</w:t>
      </w:r>
      <w:r>
        <w:rPr>
          <w:sz w:val="28"/>
          <w:szCs w:val="28"/>
          <w:lang w:val="uk-UA"/>
        </w:rPr>
        <w:t>я Програми – щорічно п</w:t>
      </w:r>
      <w:r w:rsidRPr="0015402E">
        <w:rPr>
          <w:sz w:val="28"/>
          <w:szCs w:val="28"/>
          <w:lang w:val="uk-UA"/>
        </w:rPr>
        <w:t>ротягом</w:t>
      </w:r>
      <w:r>
        <w:rPr>
          <w:sz w:val="28"/>
          <w:szCs w:val="28"/>
          <w:lang w:val="uk-UA"/>
        </w:rPr>
        <w:t xml:space="preserve"> </w:t>
      </w:r>
      <w:r w:rsidRPr="0015402E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18- 2020</w:t>
      </w:r>
      <w:r w:rsidRPr="0015402E">
        <w:rPr>
          <w:sz w:val="28"/>
          <w:szCs w:val="28"/>
          <w:lang w:val="uk-UA"/>
        </w:rPr>
        <w:t xml:space="preserve"> рок</w:t>
      </w:r>
      <w:r>
        <w:rPr>
          <w:sz w:val="28"/>
          <w:szCs w:val="28"/>
          <w:lang w:val="uk-UA"/>
        </w:rPr>
        <w:t xml:space="preserve">ів, у ході яких передбачається вжити заходів щодо збільшення обсягу надання всіх видів пільг і допомоги особам, на яких поширюється дія цієї </w:t>
      </w:r>
      <w:r w:rsidRPr="00974D2F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рограми та посилення соціального захисту малозабезпечених громадян, надання комплексної соціальної допомоги особам, які її потребують.</w:t>
      </w:r>
    </w:p>
    <w:p w:rsidR="00FE4B35" w:rsidRPr="0015402E" w:rsidRDefault="00FE4B35" w:rsidP="003A7DB3">
      <w:pPr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>Ця  Програма буде доповнюватися заходами, передбаченими в інших обласних та місцевих програмах.</w:t>
      </w:r>
    </w:p>
    <w:p w:rsidR="00FE4B35" w:rsidRPr="0015402E" w:rsidRDefault="00FE4B35" w:rsidP="00CC513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Організація виконання </w:t>
      </w:r>
      <w:r w:rsidRPr="0015402E">
        <w:rPr>
          <w:sz w:val="28"/>
          <w:szCs w:val="28"/>
          <w:lang w:val="uk-UA"/>
        </w:rPr>
        <w:t>Програми здійснюється р</w:t>
      </w:r>
      <w:r>
        <w:rPr>
          <w:sz w:val="28"/>
          <w:szCs w:val="28"/>
          <w:lang w:val="uk-UA"/>
        </w:rPr>
        <w:t>айонною державною адміністрацією</w:t>
      </w:r>
      <w:r w:rsidRPr="0015402E">
        <w:rPr>
          <w:sz w:val="28"/>
          <w:szCs w:val="28"/>
          <w:lang w:val="uk-UA"/>
        </w:rPr>
        <w:t>.</w:t>
      </w:r>
    </w:p>
    <w:p w:rsidR="00FE4B35" w:rsidRPr="0015402E" w:rsidRDefault="00FE4B35" w:rsidP="00534A8F">
      <w:pPr>
        <w:ind w:firstLine="708"/>
        <w:jc w:val="both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>Структурні підрозділи районної державної адміністрації</w:t>
      </w:r>
      <w:r>
        <w:rPr>
          <w:sz w:val="28"/>
          <w:szCs w:val="28"/>
          <w:lang w:val="uk-UA"/>
        </w:rPr>
        <w:t>,</w:t>
      </w:r>
      <w:r w:rsidRPr="00F661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інші органи виконавчої влади, громадські організації за згодою та в межах повноважень</w:t>
      </w:r>
      <w:r w:rsidRPr="0015402E">
        <w:rPr>
          <w:sz w:val="28"/>
          <w:szCs w:val="28"/>
          <w:lang w:val="uk-UA"/>
        </w:rPr>
        <w:t xml:space="preserve"> здійснюють аналіз стану реалізації Програми і надають інформацію про ї</w:t>
      </w:r>
      <w:r>
        <w:rPr>
          <w:sz w:val="28"/>
          <w:szCs w:val="28"/>
          <w:lang w:val="uk-UA"/>
        </w:rPr>
        <w:t xml:space="preserve">ї виконання управлінню </w:t>
      </w:r>
      <w:r w:rsidRPr="0015402E">
        <w:rPr>
          <w:sz w:val="28"/>
          <w:szCs w:val="28"/>
          <w:lang w:val="uk-UA"/>
        </w:rPr>
        <w:t>соціального захисту населення</w:t>
      </w:r>
      <w:r>
        <w:rPr>
          <w:sz w:val="28"/>
          <w:szCs w:val="28"/>
          <w:lang w:val="uk-UA"/>
        </w:rPr>
        <w:t xml:space="preserve"> райдержадміністрації</w:t>
      </w:r>
      <w:r w:rsidRPr="001540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щороку до </w:t>
      </w:r>
      <w:r w:rsidRPr="001540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 лютого наступного за звітним</w:t>
      </w:r>
      <w:r w:rsidRPr="0015402E">
        <w:rPr>
          <w:sz w:val="28"/>
          <w:szCs w:val="28"/>
          <w:lang w:val="uk-UA"/>
        </w:rPr>
        <w:t>.</w:t>
      </w:r>
    </w:p>
    <w:p w:rsidR="00FE4B35" w:rsidRDefault="00FE4B35" w:rsidP="00CC5139">
      <w:pPr>
        <w:ind w:firstLine="708"/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>Районна рада</w:t>
      </w:r>
      <w:r>
        <w:rPr>
          <w:sz w:val="28"/>
          <w:szCs w:val="28"/>
          <w:lang w:val="uk-UA"/>
        </w:rPr>
        <w:t xml:space="preserve"> щороку</w:t>
      </w:r>
      <w:r w:rsidRPr="0015402E">
        <w:rPr>
          <w:sz w:val="28"/>
          <w:szCs w:val="28"/>
          <w:lang w:val="uk-UA"/>
        </w:rPr>
        <w:t xml:space="preserve"> заслуховує звіт про хід виконання Програми.</w:t>
      </w:r>
    </w:p>
    <w:p w:rsidR="00FE4B35" w:rsidRDefault="00FE4B35" w:rsidP="003A7DB3">
      <w:pPr>
        <w:jc w:val="both"/>
        <w:rPr>
          <w:sz w:val="28"/>
          <w:szCs w:val="28"/>
          <w:lang w:val="uk-UA"/>
        </w:rPr>
      </w:pPr>
    </w:p>
    <w:p w:rsidR="00FE4B35" w:rsidRDefault="00FE4B35" w:rsidP="003A7DB3">
      <w:pPr>
        <w:jc w:val="both"/>
        <w:rPr>
          <w:sz w:val="28"/>
          <w:szCs w:val="28"/>
          <w:lang w:val="uk-UA"/>
        </w:rPr>
      </w:pPr>
    </w:p>
    <w:p w:rsidR="00FE4B35" w:rsidRDefault="00FE4B35" w:rsidP="003A7DB3">
      <w:pPr>
        <w:jc w:val="both"/>
        <w:rPr>
          <w:sz w:val="28"/>
          <w:szCs w:val="28"/>
          <w:lang w:val="uk-UA"/>
        </w:rPr>
      </w:pPr>
    </w:p>
    <w:p w:rsidR="00FE4B35" w:rsidRDefault="00FE4B35" w:rsidP="003A7DB3">
      <w:pPr>
        <w:jc w:val="both"/>
        <w:rPr>
          <w:sz w:val="28"/>
          <w:szCs w:val="28"/>
          <w:lang w:val="uk-UA"/>
        </w:rPr>
      </w:pPr>
    </w:p>
    <w:p w:rsidR="00FE4B35" w:rsidRDefault="00FE4B35" w:rsidP="003A7DB3">
      <w:pPr>
        <w:jc w:val="both"/>
        <w:rPr>
          <w:sz w:val="28"/>
          <w:szCs w:val="28"/>
          <w:lang w:val="uk-UA"/>
        </w:rPr>
      </w:pPr>
    </w:p>
    <w:p w:rsidR="00FE4B35" w:rsidRPr="0015402E" w:rsidRDefault="00FE4B35" w:rsidP="003A7DB3">
      <w:pPr>
        <w:jc w:val="both"/>
        <w:rPr>
          <w:sz w:val="28"/>
          <w:szCs w:val="28"/>
          <w:lang w:val="uk-UA"/>
        </w:rPr>
      </w:pPr>
    </w:p>
    <w:p w:rsidR="00FE4B35" w:rsidRPr="00C733C3" w:rsidRDefault="00FE4B35" w:rsidP="00AD2464">
      <w:pPr>
        <w:jc w:val="center"/>
        <w:rPr>
          <w:b/>
          <w:sz w:val="28"/>
          <w:szCs w:val="28"/>
          <w:lang w:val="uk-UA"/>
        </w:rPr>
      </w:pPr>
      <w:r w:rsidRPr="00C733C3">
        <w:rPr>
          <w:b/>
          <w:sz w:val="28"/>
          <w:szCs w:val="28"/>
          <w:lang w:val="en-US"/>
        </w:rPr>
        <w:t>V</w:t>
      </w:r>
      <w:r w:rsidRPr="00C733C3">
        <w:rPr>
          <w:b/>
          <w:sz w:val="28"/>
          <w:szCs w:val="28"/>
          <w:lang w:val="uk-UA"/>
        </w:rPr>
        <w:t>. Фінансове забезпечення Програми</w:t>
      </w:r>
    </w:p>
    <w:p w:rsidR="00FE4B35" w:rsidRDefault="00FE4B35" w:rsidP="00AD2464">
      <w:pPr>
        <w:jc w:val="center"/>
        <w:rPr>
          <w:sz w:val="28"/>
          <w:szCs w:val="28"/>
          <w:lang w:val="uk-UA"/>
        </w:rPr>
      </w:pPr>
    </w:p>
    <w:p w:rsidR="00FE4B35" w:rsidRDefault="00FE4B35" w:rsidP="003B5EB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На виконання районної </w:t>
      </w:r>
      <w:r w:rsidRPr="00507D70">
        <w:rPr>
          <w:sz w:val="28"/>
          <w:lang w:val="uk-UA"/>
        </w:rPr>
        <w:t xml:space="preserve">Програми 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 </w:t>
      </w:r>
      <w:r>
        <w:rPr>
          <w:sz w:val="28"/>
          <w:szCs w:val="28"/>
          <w:lang w:val="uk-UA"/>
        </w:rPr>
        <w:t>потрібні кошти:</w:t>
      </w:r>
    </w:p>
    <w:p w:rsidR="00FE4B35" w:rsidRDefault="00FE4B35" w:rsidP="00EB537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14079,3 тис. грн., а саме: 2018 рік – 4693,1 тис. грн., 2019 рік – 4693,1  тис. грн., 2020 рік – 4693,1 тис. грн.;</w:t>
      </w:r>
    </w:p>
    <w:p w:rsidR="00FE4B35" w:rsidRDefault="00FE4B35" w:rsidP="00EB537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Пологівського району Запорізької області до районного бюджету 2385,0  тис. грн., а саме: 2018 рік –795,0 тис. грн., 2019 рік – 795,0 тис. грн., 2020 рік –795,0 тис. грн.</w:t>
      </w:r>
    </w:p>
    <w:p w:rsidR="00FE4B35" w:rsidRDefault="00FE4B35" w:rsidP="00EB537E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інші субвенції місцевих рад до районного бюджету 0,0 тис. грн, а саме: 2018 рік - 0,0 тис. грн., 2019 рік – 0,0 тис. грн., 2020 рік – 0,0 тис. грн.</w:t>
      </w:r>
    </w:p>
    <w:p w:rsidR="00FE4B35" w:rsidRDefault="00FE4B35" w:rsidP="00EB537E">
      <w:pPr>
        <w:ind w:firstLine="708"/>
        <w:jc w:val="both"/>
        <w:rPr>
          <w:sz w:val="28"/>
          <w:lang w:val="uk-UA"/>
        </w:rPr>
      </w:pPr>
    </w:p>
    <w:p w:rsidR="00FE4B35" w:rsidRDefault="00FE4B35" w:rsidP="000A43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Перелік заходів, фінансування яких передбачається за рахунок коштів районного, обласного бюджетів, інших субвенцій місцевих рад до районного бюджету та інших джерел, не заборонених законодавством, наведений у Додатку до Програми.</w:t>
      </w:r>
    </w:p>
    <w:p w:rsidR="00FE4B35" w:rsidRDefault="00FE4B35" w:rsidP="00EB537E">
      <w:pPr>
        <w:jc w:val="both"/>
        <w:rPr>
          <w:sz w:val="28"/>
          <w:szCs w:val="28"/>
          <w:lang w:val="uk-UA"/>
        </w:rPr>
      </w:pPr>
      <w:r w:rsidRPr="0085168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Фінансування районної Програми може  уточнюватися  щорічно.</w:t>
      </w:r>
    </w:p>
    <w:p w:rsidR="00FE4B35" w:rsidRDefault="00FE4B35" w:rsidP="003A7DB3">
      <w:pPr>
        <w:jc w:val="both"/>
        <w:rPr>
          <w:sz w:val="28"/>
          <w:szCs w:val="28"/>
          <w:lang w:val="uk-UA"/>
        </w:rPr>
      </w:pPr>
    </w:p>
    <w:p w:rsidR="00FE4B35" w:rsidRPr="00C733C3" w:rsidRDefault="00FE4B35" w:rsidP="005A1B3A">
      <w:pPr>
        <w:ind w:left="708" w:firstLine="708"/>
        <w:rPr>
          <w:b/>
          <w:sz w:val="28"/>
          <w:szCs w:val="28"/>
          <w:lang w:val="uk-UA"/>
        </w:rPr>
      </w:pPr>
      <w:r w:rsidRPr="00C733C3">
        <w:rPr>
          <w:b/>
          <w:sz w:val="28"/>
          <w:szCs w:val="28"/>
          <w:lang w:val="en-US"/>
        </w:rPr>
        <w:t>V</w:t>
      </w:r>
      <w:r w:rsidRPr="00C733C3">
        <w:rPr>
          <w:b/>
          <w:sz w:val="28"/>
          <w:szCs w:val="28"/>
        </w:rPr>
        <w:t>І</w:t>
      </w:r>
      <w:r>
        <w:rPr>
          <w:b/>
          <w:sz w:val="28"/>
          <w:szCs w:val="28"/>
          <w:lang w:val="uk-UA"/>
        </w:rPr>
        <w:t>І</w:t>
      </w:r>
      <w:r w:rsidRPr="00C733C3">
        <w:rPr>
          <w:b/>
          <w:sz w:val="28"/>
          <w:szCs w:val="28"/>
        </w:rPr>
        <w:t xml:space="preserve">. </w:t>
      </w:r>
      <w:r w:rsidRPr="00C733C3">
        <w:rPr>
          <w:b/>
          <w:sz w:val="28"/>
          <w:szCs w:val="28"/>
          <w:lang w:val="uk-UA"/>
        </w:rPr>
        <w:t>Очікувані кінцеві результати виконання Програми</w:t>
      </w:r>
    </w:p>
    <w:p w:rsidR="00FE4B35" w:rsidRPr="0015402E" w:rsidRDefault="00FE4B35" w:rsidP="005A1B3A">
      <w:pPr>
        <w:jc w:val="center"/>
        <w:rPr>
          <w:sz w:val="28"/>
          <w:szCs w:val="28"/>
          <w:lang w:val="uk-UA"/>
        </w:rPr>
      </w:pPr>
    </w:p>
    <w:p w:rsidR="00FE4B35" w:rsidRPr="003B5EBD" w:rsidRDefault="00FE4B35" w:rsidP="00112B90">
      <w:pPr>
        <w:jc w:val="both"/>
        <w:rPr>
          <w:b/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ab/>
        <w:t xml:space="preserve">Посилення соціального захисту та соціального забезпечення ветеранів  війни та праці, інвалідів, інших  категорій громадян, які перебувають у складних життєвих обставинах. </w:t>
      </w:r>
    </w:p>
    <w:p w:rsidR="00FE4B35" w:rsidRPr="003B5EBD" w:rsidRDefault="00FE4B35" w:rsidP="005C2C0D">
      <w:pPr>
        <w:jc w:val="center"/>
        <w:rPr>
          <w:b/>
          <w:sz w:val="28"/>
          <w:szCs w:val="28"/>
          <w:lang w:val="uk-UA"/>
        </w:rPr>
      </w:pPr>
    </w:p>
    <w:p w:rsidR="00FE4B35" w:rsidRPr="00C733C3" w:rsidRDefault="00FE4B35" w:rsidP="005C2C0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VІІІ</w:t>
      </w:r>
      <w:r w:rsidRPr="00C733C3">
        <w:rPr>
          <w:b/>
          <w:sz w:val="28"/>
          <w:szCs w:val="28"/>
          <w:lang w:val="uk-UA"/>
        </w:rPr>
        <w:t>. Основні заходи Програми</w:t>
      </w:r>
    </w:p>
    <w:p w:rsidR="00FE4B35" w:rsidRPr="0015402E" w:rsidRDefault="00FE4B35" w:rsidP="003A7DB3">
      <w:pPr>
        <w:jc w:val="both"/>
        <w:rPr>
          <w:sz w:val="28"/>
          <w:szCs w:val="28"/>
          <w:lang w:val="uk-UA"/>
        </w:rPr>
      </w:pPr>
    </w:p>
    <w:tbl>
      <w:tblPr>
        <w:tblW w:w="1016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"/>
        <w:gridCol w:w="812"/>
        <w:gridCol w:w="5525"/>
        <w:gridCol w:w="2976"/>
        <w:gridCol w:w="850"/>
      </w:tblGrid>
      <w:tr w:rsidR="00FE4B35" w:rsidRPr="0015402E" w:rsidTr="00B67D86">
        <w:trPr>
          <w:trHeight w:val="420"/>
        </w:trPr>
        <w:tc>
          <w:tcPr>
            <w:tcW w:w="813" w:type="dxa"/>
            <w:gridSpan w:val="2"/>
          </w:tcPr>
          <w:p w:rsidR="00FE4B35" w:rsidRPr="0015402E" w:rsidRDefault="00FE4B35" w:rsidP="003A7DB3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528" w:type="dxa"/>
          </w:tcPr>
          <w:p w:rsidR="00FE4B35" w:rsidRPr="0015402E" w:rsidRDefault="00FE4B35" w:rsidP="003A7DB3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Найменування заходів</w:t>
            </w:r>
          </w:p>
        </w:tc>
        <w:tc>
          <w:tcPr>
            <w:tcW w:w="2977" w:type="dxa"/>
          </w:tcPr>
          <w:p w:rsidR="00FE4B35" w:rsidRPr="0015402E" w:rsidRDefault="00FE4B35" w:rsidP="003A7DB3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850" w:type="dxa"/>
          </w:tcPr>
          <w:p w:rsidR="00FE4B35" w:rsidRPr="0015402E" w:rsidRDefault="00FE4B35" w:rsidP="003A7DB3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Термін</w:t>
            </w:r>
          </w:p>
          <w:p w:rsidR="00FE4B35" w:rsidRPr="0015402E" w:rsidRDefault="00FE4B35" w:rsidP="003A7DB3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виконання</w:t>
            </w:r>
          </w:p>
        </w:tc>
      </w:tr>
      <w:tr w:rsidR="00FE4B35" w:rsidRPr="0015402E" w:rsidTr="00B67D86">
        <w:trPr>
          <w:trHeight w:val="345"/>
        </w:trPr>
        <w:tc>
          <w:tcPr>
            <w:tcW w:w="813" w:type="dxa"/>
            <w:gridSpan w:val="2"/>
          </w:tcPr>
          <w:p w:rsidR="00FE4B35" w:rsidRPr="0015402E" w:rsidRDefault="00FE4B35" w:rsidP="003A7DB3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528" w:type="dxa"/>
          </w:tcPr>
          <w:p w:rsidR="00FE4B35" w:rsidRPr="0015402E" w:rsidRDefault="00FE4B35" w:rsidP="00392C0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977" w:type="dxa"/>
          </w:tcPr>
          <w:p w:rsidR="00FE4B35" w:rsidRPr="0015402E" w:rsidRDefault="00FE4B35" w:rsidP="00392C0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850" w:type="dxa"/>
          </w:tcPr>
          <w:p w:rsidR="00FE4B35" w:rsidRPr="0015402E" w:rsidRDefault="00FE4B35" w:rsidP="00392C0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FE4B35" w:rsidRPr="0015402E" w:rsidTr="00112B90">
        <w:trPr>
          <w:trHeight w:val="195"/>
        </w:trPr>
        <w:tc>
          <w:tcPr>
            <w:tcW w:w="10168" w:type="dxa"/>
            <w:gridSpan w:val="5"/>
          </w:tcPr>
          <w:p w:rsidR="00FE4B35" w:rsidRPr="0053742E" w:rsidRDefault="00FE4B35" w:rsidP="003A7DB3">
            <w:pPr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         </w:t>
            </w:r>
            <w:r w:rsidRPr="0053742E">
              <w:rPr>
                <w:b/>
                <w:i/>
                <w:sz w:val="28"/>
                <w:szCs w:val="28"/>
                <w:lang w:val="uk-UA"/>
              </w:rPr>
              <w:t>1. Організаційні заходи</w:t>
            </w:r>
          </w:p>
        </w:tc>
      </w:tr>
      <w:tr w:rsidR="00FE4B35" w:rsidRPr="0015402E" w:rsidTr="00B67D86">
        <w:trPr>
          <w:trHeight w:val="330"/>
        </w:trPr>
        <w:tc>
          <w:tcPr>
            <w:tcW w:w="813" w:type="dxa"/>
            <w:gridSpan w:val="2"/>
          </w:tcPr>
          <w:p w:rsidR="00FE4B35" w:rsidRPr="00AF1FA3" w:rsidRDefault="00FE4B35" w:rsidP="003A7D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1.1.</w:t>
            </w:r>
          </w:p>
        </w:tc>
        <w:tc>
          <w:tcPr>
            <w:tcW w:w="5528" w:type="dxa"/>
          </w:tcPr>
          <w:p w:rsidR="00FE4B35" w:rsidRPr="0015402E" w:rsidRDefault="00FE4B35" w:rsidP="003A7D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Забезпечити </w:t>
            </w:r>
            <w:r w:rsidRPr="0015402E">
              <w:rPr>
                <w:sz w:val="28"/>
                <w:szCs w:val="28"/>
                <w:lang w:val="uk-UA"/>
              </w:rPr>
              <w:t xml:space="preserve">на семінарах </w:t>
            </w:r>
            <w:r>
              <w:rPr>
                <w:sz w:val="28"/>
                <w:szCs w:val="28"/>
                <w:lang w:val="uk-UA"/>
              </w:rPr>
              <w:t xml:space="preserve">розгляд </w:t>
            </w:r>
            <w:r w:rsidRPr="0015402E">
              <w:rPr>
                <w:sz w:val="28"/>
                <w:szCs w:val="28"/>
                <w:lang w:val="uk-UA"/>
              </w:rPr>
              <w:t>питання щодо посилення соціального захисту ветеранів війни, праці, дітей – війни, інвалідів</w:t>
            </w:r>
            <w:r>
              <w:rPr>
                <w:sz w:val="28"/>
                <w:szCs w:val="28"/>
                <w:lang w:val="uk-UA"/>
              </w:rPr>
              <w:t>,</w:t>
            </w:r>
            <w:r w:rsidRPr="0015402E">
              <w:rPr>
                <w:sz w:val="28"/>
                <w:szCs w:val="28"/>
                <w:lang w:val="uk-UA"/>
              </w:rPr>
              <w:t xml:space="preserve"> інших категорій населення, осіб, які мають право на пільги за соціальною ознакою. В</w:t>
            </w:r>
            <w:r>
              <w:rPr>
                <w:sz w:val="28"/>
                <w:szCs w:val="28"/>
                <w:lang w:val="uk-UA"/>
              </w:rPr>
              <w:t>и</w:t>
            </w:r>
            <w:r w:rsidRPr="0015402E">
              <w:rPr>
                <w:sz w:val="28"/>
                <w:szCs w:val="28"/>
                <w:lang w:val="uk-UA"/>
              </w:rPr>
              <w:t>нести на розгляд засідань виконкомів м</w:t>
            </w:r>
            <w:r>
              <w:rPr>
                <w:sz w:val="28"/>
                <w:szCs w:val="28"/>
                <w:lang w:val="uk-UA"/>
              </w:rPr>
              <w:t>ісцевих рад відповідні рішення.</w:t>
            </w:r>
          </w:p>
        </w:tc>
        <w:tc>
          <w:tcPr>
            <w:tcW w:w="2977" w:type="dxa"/>
          </w:tcPr>
          <w:p w:rsidR="00FE4B35" w:rsidRDefault="00FE4B35" w:rsidP="00AB2AAE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Виконкоми місцевих рад, управління  соціального захисту населення</w:t>
            </w:r>
          </w:p>
          <w:p w:rsidR="00FE4B35" w:rsidRPr="0015402E" w:rsidRDefault="00FE4B35" w:rsidP="00AB2AA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райдержадміністрації</w:t>
            </w:r>
          </w:p>
        </w:tc>
        <w:tc>
          <w:tcPr>
            <w:tcW w:w="850" w:type="dxa"/>
          </w:tcPr>
          <w:p w:rsidR="00FE4B35" w:rsidRDefault="00FE4B35" w:rsidP="00CC513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CC513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3A7DB3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trHeight w:val="195"/>
        </w:trPr>
        <w:tc>
          <w:tcPr>
            <w:tcW w:w="813" w:type="dxa"/>
            <w:gridSpan w:val="2"/>
          </w:tcPr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1.</w:t>
            </w: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5528" w:type="dxa"/>
          </w:tcPr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Вжити заходи щодо проведення обстежень житла, де проживають особи похилого віку, самотні особи, визнані недієздатними, психічно хворі, які потребують опіки з метою запобігання фактам знущання над ними; інших  </w:t>
            </w:r>
            <w:r w:rsidRPr="0015402E">
              <w:rPr>
                <w:sz w:val="28"/>
                <w:szCs w:val="28"/>
                <w:lang w:val="uk-UA"/>
              </w:rPr>
              <w:t xml:space="preserve"> окремих категорій </w:t>
            </w:r>
            <w:r>
              <w:rPr>
                <w:sz w:val="28"/>
                <w:szCs w:val="28"/>
                <w:lang w:val="uk-UA"/>
              </w:rPr>
              <w:t>громадян, які опинилися в екстремальній ситуації з метою надання допомоги</w:t>
            </w:r>
          </w:p>
        </w:tc>
        <w:tc>
          <w:tcPr>
            <w:tcW w:w="2977" w:type="dxa"/>
          </w:tcPr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Виконкоми</w:t>
            </w:r>
            <w:r>
              <w:rPr>
                <w:sz w:val="28"/>
                <w:szCs w:val="28"/>
                <w:lang w:val="uk-UA"/>
              </w:rPr>
              <w:t xml:space="preserve"> місцевих рад, управління </w:t>
            </w:r>
            <w:r w:rsidRPr="0015402E">
              <w:rPr>
                <w:sz w:val="28"/>
                <w:szCs w:val="28"/>
                <w:lang w:val="uk-UA"/>
              </w:rPr>
              <w:t xml:space="preserve"> соціального захисту  населення </w:t>
            </w:r>
            <w:r>
              <w:rPr>
                <w:sz w:val="28"/>
                <w:szCs w:val="28"/>
                <w:lang w:val="uk-UA"/>
              </w:rPr>
              <w:t>райдержадміністрації</w:t>
            </w:r>
          </w:p>
        </w:tc>
        <w:tc>
          <w:tcPr>
            <w:tcW w:w="850" w:type="dxa"/>
          </w:tcPr>
          <w:p w:rsidR="00FE4B35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trHeight w:val="195"/>
        </w:trPr>
        <w:tc>
          <w:tcPr>
            <w:tcW w:w="813" w:type="dxa"/>
            <w:gridSpan w:val="2"/>
          </w:tcPr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1.3.</w:t>
            </w:r>
          </w:p>
        </w:tc>
        <w:tc>
          <w:tcPr>
            <w:tcW w:w="5528" w:type="dxa"/>
          </w:tcPr>
          <w:p w:rsidR="00FE4B35" w:rsidRDefault="00FE4B35" w:rsidP="00F1395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Рекомендувати керівникам підприємств, організацій, установ усіх форм власності продовжити практику персонального шефства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 xml:space="preserve">  над дітьми – інвалідами, одинокими інвалідами та людьми похилого віку.</w:t>
            </w:r>
          </w:p>
        </w:tc>
        <w:tc>
          <w:tcPr>
            <w:tcW w:w="2977" w:type="dxa"/>
          </w:tcPr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Виконкоми</w:t>
            </w:r>
            <w:r>
              <w:rPr>
                <w:sz w:val="28"/>
                <w:szCs w:val="28"/>
                <w:lang w:val="uk-UA"/>
              </w:rPr>
              <w:t xml:space="preserve"> місцевих рад, управління </w:t>
            </w:r>
            <w:r w:rsidRPr="0015402E">
              <w:rPr>
                <w:sz w:val="28"/>
                <w:szCs w:val="28"/>
                <w:lang w:val="uk-UA"/>
              </w:rPr>
              <w:t xml:space="preserve"> соціального захисту  населення </w:t>
            </w:r>
            <w:r>
              <w:rPr>
                <w:sz w:val="28"/>
                <w:szCs w:val="28"/>
                <w:lang w:val="uk-UA"/>
              </w:rPr>
              <w:t>райдержадміністрації</w:t>
            </w:r>
          </w:p>
        </w:tc>
        <w:tc>
          <w:tcPr>
            <w:tcW w:w="850" w:type="dxa"/>
          </w:tcPr>
          <w:p w:rsidR="00FE4B35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112B90">
        <w:trPr>
          <w:trHeight w:val="375"/>
        </w:trPr>
        <w:tc>
          <w:tcPr>
            <w:tcW w:w="10168" w:type="dxa"/>
            <w:gridSpan w:val="5"/>
          </w:tcPr>
          <w:p w:rsidR="00FE4B35" w:rsidRDefault="00FE4B35" w:rsidP="00392C04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53742E">
              <w:rPr>
                <w:b/>
                <w:sz w:val="28"/>
                <w:szCs w:val="28"/>
                <w:lang w:val="uk-UA"/>
              </w:rPr>
              <w:t xml:space="preserve">         </w:t>
            </w:r>
          </w:p>
          <w:p w:rsidR="00FE4B35" w:rsidRPr="0053742E" w:rsidRDefault="00FE4B35" w:rsidP="00392C04">
            <w:pPr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53742E">
              <w:rPr>
                <w:b/>
                <w:i/>
                <w:sz w:val="28"/>
                <w:szCs w:val="28"/>
                <w:lang w:val="uk-UA"/>
              </w:rPr>
              <w:t>2. Матеріально-побутове забезпечення та соціально-медична реабілітація</w:t>
            </w:r>
          </w:p>
        </w:tc>
      </w:tr>
      <w:tr w:rsidR="00FE4B35" w:rsidRPr="0015402E" w:rsidTr="00B67D86">
        <w:trPr>
          <w:trHeight w:val="465"/>
        </w:trPr>
        <w:tc>
          <w:tcPr>
            <w:tcW w:w="813" w:type="dxa"/>
            <w:gridSpan w:val="2"/>
          </w:tcPr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2.1</w:t>
            </w:r>
            <w:r>
              <w:rPr>
                <w:sz w:val="28"/>
                <w:szCs w:val="28"/>
                <w:lang w:val="uk-UA"/>
              </w:rPr>
              <w:t>.</w:t>
            </w:r>
          </w:p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Надавати необхідні медичні послуги, допомогу в</w:t>
            </w:r>
            <w:r>
              <w:rPr>
                <w:sz w:val="28"/>
                <w:szCs w:val="28"/>
                <w:lang w:val="uk-UA"/>
              </w:rPr>
              <w:t xml:space="preserve"> стаціонарному </w:t>
            </w:r>
            <w:r w:rsidRPr="0015402E">
              <w:rPr>
                <w:sz w:val="28"/>
                <w:szCs w:val="28"/>
                <w:lang w:val="uk-UA"/>
              </w:rPr>
              <w:t xml:space="preserve"> лікуванні особам, які опинилися в екстремальній ситуації</w:t>
            </w:r>
          </w:p>
        </w:tc>
        <w:tc>
          <w:tcPr>
            <w:tcW w:w="2977" w:type="dxa"/>
          </w:tcPr>
          <w:p w:rsidR="00FE4B35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КУ</w:t>
            </w:r>
            <w:r w:rsidRPr="009A5A16">
              <w:t xml:space="preserve"> </w:t>
            </w:r>
            <w:r w:rsidRPr="009A5A16">
              <w:rPr>
                <w:sz w:val="28"/>
                <w:szCs w:val="28"/>
              </w:rPr>
              <w:t>Пологівська центральна районна лікарня</w:t>
            </w:r>
            <w:r w:rsidRPr="0015402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Пологівської районної ради Запорізької області</w:t>
            </w:r>
          </w:p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 «Пологівський центр первинної медико- санітарної допомоги» Пологівської  районної ради Запорізької області</w:t>
            </w:r>
          </w:p>
        </w:tc>
        <w:tc>
          <w:tcPr>
            <w:tcW w:w="850" w:type="dxa"/>
          </w:tcPr>
          <w:p w:rsidR="00FE4B35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gridBefore w:val="1"/>
          <w:trHeight w:val="412"/>
        </w:trPr>
        <w:tc>
          <w:tcPr>
            <w:tcW w:w="813" w:type="dxa"/>
          </w:tcPr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2.2</w:t>
            </w:r>
            <w:r>
              <w:rPr>
                <w:sz w:val="28"/>
                <w:szCs w:val="28"/>
                <w:lang w:val="uk-UA"/>
              </w:rPr>
              <w:t>.</w:t>
            </w:r>
          </w:p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FE4B35" w:rsidRPr="0015402E" w:rsidRDefault="00FE4B35" w:rsidP="000A194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Сприя</w:t>
            </w:r>
            <w:r w:rsidRPr="0015402E">
              <w:rPr>
                <w:sz w:val="28"/>
                <w:szCs w:val="28"/>
                <w:lang w:val="uk-UA"/>
              </w:rPr>
              <w:t>ти професійн</w:t>
            </w:r>
            <w:r>
              <w:rPr>
                <w:sz w:val="28"/>
                <w:szCs w:val="28"/>
                <w:lang w:val="uk-UA"/>
              </w:rPr>
              <w:t>ій</w:t>
            </w:r>
            <w:r w:rsidRPr="0015402E">
              <w:rPr>
                <w:sz w:val="28"/>
                <w:szCs w:val="28"/>
                <w:lang w:val="uk-UA"/>
              </w:rPr>
              <w:t xml:space="preserve"> реабілітаці</w:t>
            </w:r>
            <w:r>
              <w:rPr>
                <w:sz w:val="28"/>
                <w:szCs w:val="28"/>
                <w:lang w:val="uk-UA"/>
              </w:rPr>
              <w:t>ї</w:t>
            </w:r>
            <w:r w:rsidRPr="0015402E">
              <w:rPr>
                <w:sz w:val="28"/>
                <w:szCs w:val="28"/>
                <w:lang w:val="uk-UA"/>
              </w:rPr>
              <w:t xml:space="preserve"> інвалідів в обласному Центрі професійної реабілітації інвалідів (м. Бердянськ) та направленн</w:t>
            </w:r>
            <w:r>
              <w:rPr>
                <w:sz w:val="28"/>
                <w:szCs w:val="28"/>
                <w:lang w:val="uk-UA"/>
              </w:rPr>
              <w:t>ю</w:t>
            </w:r>
            <w:r w:rsidRPr="0015402E">
              <w:rPr>
                <w:sz w:val="28"/>
                <w:szCs w:val="28"/>
                <w:lang w:val="uk-UA"/>
              </w:rPr>
              <w:t xml:space="preserve"> до Всеукраїнського центру </w:t>
            </w:r>
            <w:r>
              <w:rPr>
                <w:sz w:val="28"/>
                <w:szCs w:val="28"/>
                <w:lang w:val="uk-UA"/>
              </w:rPr>
              <w:t>комплексної реабілітації для осіб з інвалідністю</w:t>
            </w:r>
            <w:r w:rsidRPr="0015402E">
              <w:rPr>
                <w:sz w:val="28"/>
                <w:szCs w:val="28"/>
                <w:lang w:val="uk-UA"/>
              </w:rPr>
              <w:t xml:space="preserve"> (смт. Лютіж)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977" w:type="dxa"/>
          </w:tcPr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</w:t>
            </w:r>
          </w:p>
        </w:tc>
        <w:tc>
          <w:tcPr>
            <w:tcW w:w="850" w:type="dxa"/>
          </w:tcPr>
          <w:p w:rsidR="00FE4B35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392C0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gridBefore w:val="1"/>
          <w:trHeight w:val="855"/>
        </w:trPr>
        <w:tc>
          <w:tcPr>
            <w:tcW w:w="813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2.</w:t>
            </w:r>
            <w:r>
              <w:rPr>
                <w:sz w:val="28"/>
                <w:szCs w:val="28"/>
                <w:lang w:val="uk-UA"/>
              </w:rPr>
              <w:t>3.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Забезпечити роботу щодо проведення щорічних комплексних медичних оглядів ветеранів війни, праці, інвалідів, осіб, постраждалих внаслідо</w:t>
            </w:r>
            <w:r>
              <w:rPr>
                <w:sz w:val="28"/>
                <w:szCs w:val="28"/>
                <w:lang w:val="uk-UA"/>
              </w:rPr>
              <w:t>к аварії  на Чорнобильській АЕС</w:t>
            </w:r>
          </w:p>
        </w:tc>
        <w:tc>
          <w:tcPr>
            <w:tcW w:w="2977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 «Пологівський центр первинної медико- санітарної допомоги» Пологівської районної ради Запорізької області</w:t>
            </w:r>
          </w:p>
        </w:tc>
        <w:tc>
          <w:tcPr>
            <w:tcW w:w="850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gridBefore w:val="1"/>
          <w:trHeight w:val="855"/>
        </w:trPr>
        <w:tc>
          <w:tcPr>
            <w:tcW w:w="813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2.4.</w:t>
            </w:r>
          </w:p>
        </w:tc>
        <w:tc>
          <w:tcPr>
            <w:tcW w:w="5528" w:type="dxa"/>
          </w:tcPr>
          <w:p w:rsidR="00FE4B35" w:rsidRPr="0015402E" w:rsidRDefault="00FE4B35" w:rsidP="00B92CF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Сприяти максимальному забезпеченню, за медичними висновками, потреб ветеранів війни, праці, інвалідів, осіб, постраждалих внаслідок Чорнобильської катастрофи  технічними засобами реабілітації</w:t>
            </w:r>
          </w:p>
        </w:tc>
        <w:tc>
          <w:tcPr>
            <w:tcW w:w="2977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</w:t>
            </w:r>
          </w:p>
        </w:tc>
        <w:tc>
          <w:tcPr>
            <w:tcW w:w="850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gridBefore w:val="1"/>
          <w:trHeight w:val="360"/>
        </w:trPr>
        <w:tc>
          <w:tcPr>
            <w:tcW w:w="813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2.</w:t>
            </w:r>
            <w:r>
              <w:rPr>
                <w:sz w:val="28"/>
                <w:szCs w:val="28"/>
                <w:lang w:val="uk-UA"/>
              </w:rPr>
              <w:t>5.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Забезпечити надання одноразової матеріальної допомоги громадянам, яким виповнилося 100 років і більше</w:t>
            </w:r>
          </w:p>
        </w:tc>
        <w:tc>
          <w:tcPr>
            <w:tcW w:w="2977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 «Територіальний центр соціального обслуговування громадян (надання соціальних послуг)» Пологівської районної ради</w:t>
            </w:r>
            <w:r w:rsidRPr="0015402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Запорізької області</w:t>
            </w:r>
          </w:p>
        </w:tc>
        <w:tc>
          <w:tcPr>
            <w:tcW w:w="850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gridBefore w:val="1"/>
          <w:trHeight w:val="450"/>
        </w:trPr>
        <w:tc>
          <w:tcPr>
            <w:tcW w:w="813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2.</w:t>
            </w: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5528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Забезпечити реалізацію права пільгових категорій громадян на отримання компенсаційних виплат на покриття витрат на придбання твердого палива та скрапленого г</w:t>
            </w:r>
            <w:r>
              <w:rPr>
                <w:sz w:val="28"/>
                <w:szCs w:val="28"/>
                <w:lang w:val="uk-UA"/>
              </w:rPr>
              <w:t>азу і оплату за спожиті послуги</w:t>
            </w:r>
          </w:p>
        </w:tc>
        <w:tc>
          <w:tcPr>
            <w:tcW w:w="2977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Управління  соціального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</w:t>
            </w:r>
          </w:p>
        </w:tc>
        <w:tc>
          <w:tcPr>
            <w:tcW w:w="850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gridBefore w:val="1"/>
          <w:trHeight w:val="585"/>
        </w:trPr>
        <w:tc>
          <w:tcPr>
            <w:tcW w:w="813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2.</w:t>
            </w:r>
            <w:r>
              <w:rPr>
                <w:sz w:val="28"/>
                <w:szCs w:val="28"/>
                <w:lang w:val="uk-UA"/>
              </w:rPr>
              <w:t>7.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Забезпечити обслуговування одиноких непрацездатних осіб з числа ветеранів війни та праці відділеннями соціальної допомоги вдома</w:t>
            </w:r>
            <w:r>
              <w:rPr>
                <w:sz w:val="28"/>
                <w:szCs w:val="28"/>
                <w:lang w:val="uk-UA"/>
              </w:rPr>
              <w:t xml:space="preserve"> КУ «Територіальний центр соціального обслуговування» (надання соціальних послуг)</w:t>
            </w:r>
            <w:r w:rsidRPr="0015402E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77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 «Територіальний центр соціального обслуговування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50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gridBefore w:val="1"/>
          <w:trHeight w:val="1395"/>
        </w:trPr>
        <w:tc>
          <w:tcPr>
            <w:tcW w:w="813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2.</w:t>
            </w:r>
            <w:r>
              <w:rPr>
                <w:sz w:val="28"/>
                <w:szCs w:val="28"/>
                <w:lang w:val="uk-UA"/>
              </w:rPr>
              <w:t>8.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Сприяти максимальному забезпеченню потреб ветеранів війни та праці, інвалідів, осіб постраждалих внаслідок аварії на Чорнобильській АЕС за медичними показниками у слухових апаратах, зубному протезуванні та штучних кришталиках ока, ендопротезуванні колінних та таз</w:t>
            </w:r>
            <w:r>
              <w:rPr>
                <w:sz w:val="28"/>
                <w:szCs w:val="28"/>
                <w:lang w:val="uk-UA"/>
              </w:rPr>
              <w:t>остегнових суглобів</w:t>
            </w:r>
          </w:p>
        </w:tc>
        <w:tc>
          <w:tcPr>
            <w:tcW w:w="2977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КУ</w:t>
            </w:r>
            <w:r w:rsidRPr="009A5A16">
              <w:t xml:space="preserve"> </w:t>
            </w:r>
            <w:r w:rsidRPr="009A5A16">
              <w:rPr>
                <w:sz w:val="28"/>
                <w:szCs w:val="28"/>
              </w:rPr>
              <w:t>Пологівська центральна районна лікарня</w:t>
            </w:r>
            <w:r w:rsidRPr="0015402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Пологівської районної ради Запорізької області</w:t>
            </w:r>
          </w:p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 «Пологівський центр первинної медико- санітарної допомоги» Пологівської районної ради Запорізької області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gridBefore w:val="1"/>
          <w:trHeight w:val="525"/>
        </w:trPr>
        <w:tc>
          <w:tcPr>
            <w:tcW w:w="813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2.</w:t>
            </w: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5528" w:type="dxa"/>
          </w:tcPr>
          <w:p w:rsidR="00FE4B35" w:rsidRPr="0015402E" w:rsidRDefault="00FE4B35" w:rsidP="00BC558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Надавати грошову допомогу громадянам, які опинилися в екстремальній ситуації,</w:t>
            </w:r>
            <w:r>
              <w:rPr>
                <w:sz w:val="28"/>
                <w:szCs w:val="28"/>
                <w:lang w:val="uk-UA"/>
              </w:rPr>
              <w:t xml:space="preserve"> учасникам антитерористичної операції та членам їх сімей,</w:t>
            </w:r>
            <w:r w:rsidRPr="0015402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в тому числі за депутатськими зверненнями відповідно до Порядку її надання</w:t>
            </w:r>
          </w:p>
        </w:tc>
        <w:tc>
          <w:tcPr>
            <w:tcW w:w="2977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соціального захисту населення райдержадміністрації,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 «Територіальний центр соціального обслуговування (надання соціальних послуг)» Пологівської районної ради Запорізької області</w:t>
            </w:r>
          </w:p>
        </w:tc>
        <w:tc>
          <w:tcPr>
            <w:tcW w:w="850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gridBefore w:val="1"/>
          <w:trHeight w:val="1350"/>
        </w:trPr>
        <w:tc>
          <w:tcPr>
            <w:tcW w:w="813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2.1</w:t>
            </w:r>
            <w:r>
              <w:rPr>
                <w:sz w:val="28"/>
                <w:szCs w:val="28"/>
                <w:lang w:val="uk-UA"/>
              </w:rPr>
              <w:t>0.</w:t>
            </w:r>
          </w:p>
        </w:tc>
        <w:tc>
          <w:tcPr>
            <w:tcW w:w="5528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Надавати матеріальну допомогу</w:t>
            </w:r>
            <w:r w:rsidRPr="0015402E">
              <w:rPr>
                <w:sz w:val="28"/>
                <w:szCs w:val="28"/>
                <w:lang w:val="uk-UA"/>
              </w:rPr>
              <w:t xml:space="preserve"> інвалідам, які знаходяться на лі</w:t>
            </w:r>
            <w:r>
              <w:rPr>
                <w:sz w:val="28"/>
                <w:szCs w:val="28"/>
                <w:lang w:val="uk-UA"/>
              </w:rPr>
              <w:t>куванні програмним гемодіалізом</w:t>
            </w:r>
          </w:p>
        </w:tc>
        <w:tc>
          <w:tcPr>
            <w:tcW w:w="2977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соціального захисту населення райдержадміністрації,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 «Територіальний центр соціального обслуговування (надання соціальних послуг)» Пологівської районної ради Запорізької області</w:t>
            </w:r>
          </w:p>
        </w:tc>
        <w:tc>
          <w:tcPr>
            <w:tcW w:w="850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gridBefore w:val="1"/>
          <w:trHeight w:val="841"/>
        </w:trPr>
        <w:tc>
          <w:tcPr>
            <w:tcW w:w="813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2.11.</w:t>
            </w:r>
          </w:p>
        </w:tc>
        <w:tc>
          <w:tcPr>
            <w:tcW w:w="5528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Сприяти оздоровчій реабілітації, у тому числі після перенесених захворювань, ветеранів війни, праці, інвалідів та дітей - війни у санаторіях та профілакторіях області за рахунок коштів місцевих бюджетів, позабюджетних коштів, згідно з медичними висновками</w:t>
            </w:r>
          </w:p>
        </w:tc>
        <w:tc>
          <w:tcPr>
            <w:tcW w:w="2977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0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gridBefore w:val="1"/>
          <w:trHeight w:val="1350"/>
        </w:trPr>
        <w:tc>
          <w:tcPr>
            <w:tcW w:w="813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2.12.</w:t>
            </w:r>
          </w:p>
        </w:tc>
        <w:tc>
          <w:tcPr>
            <w:tcW w:w="5528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Здійснювати фінансування заходів з підтримки учасників антитерористичної операції – жителів Пологівського району, а саме:</w:t>
            </w:r>
          </w:p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рахунок коштів загального фонду фінансувати:</w:t>
            </w:r>
          </w:p>
          <w:p w:rsidR="00FE4B35" w:rsidRDefault="00FE4B35" w:rsidP="00094F0B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ритуальні та транспортні послуги;</w:t>
            </w:r>
          </w:p>
          <w:p w:rsidR="00FE4B35" w:rsidRDefault="00FE4B35" w:rsidP="00094F0B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предметів одягу, взуття, засобів гігієни, ліхтарів, спальних мішків, тощо;</w:t>
            </w:r>
          </w:p>
          <w:p w:rsidR="00FE4B35" w:rsidRDefault="00FE4B35" w:rsidP="00094F0B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медикаментів та перев’язувального матеріалу.</w:t>
            </w:r>
          </w:p>
          <w:p w:rsidR="00FE4B35" w:rsidRDefault="00FE4B35" w:rsidP="00094F0B">
            <w:pPr>
              <w:ind w:left="1068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</w:tcPr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</w:t>
            </w:r>
          </w:p>
        </w:tc>
        <w:tc>
          <w:tcPr>
            <w:tcW w:w="850" w:type="dxa"/>
          </w:tcPr>
          <w:p w:rsidR="00FE4B35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094F0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gridBefore w:val="1"/>
          <w:trHeight w:val="1350"/>
        </w:trPr>
        <w:tc>
          <w:tcPr>
            <w:tcW w:w="813" w:type="dxa"/>
          </w:tcPr>
          <w:p w:rsidR="00FE4B35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2.13.</w:t>
            </w:r>
          </w:p>
        </w:tc>
        <w:tc>
          <w:tcPr>
            <w:tcW w:w="5528" w:type="dxa"/>
          </w:tcPr>
          <w:p w:rsidR="00FE4B35" w:rsidRDefault="00FE4B35" w:rsidP="00EA4BB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Надавати фінансову допомогу членам районної організації Української спілки ветеранів України 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2977" w:type="dxa"/>
          </w:tcPr>
          <w:p w:rsidR="00FE4B35" w:rsidRPr="0015402E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</w:t>
            </w:r>
          </w:p>
        </w:tc>
        <w:tc>
          <w:tcPr>
            <w:tcW w:w="850" w:type="dxa"/>
          </w:tcPr>
          <w:p w:rsidR="00FE4B35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gridBefore w:val="1"/>
          <w:trHeight w:val="1350"/>
        </w:trPr>
        <w:tc>
          <w:tcPr>
            <w:tcW w:w="813" w:type="dxa"/>
          </w:tcPr>
          <w:p w:rsidR="00FE4B35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2.14.</w:t>
            </w:r>
          </w:p>
        </w:tc>
        <w:tc>
          <w:tcPr>
            <w:tcW w:w="5528" w:type="dxa"/>
          </w:tcPr>
          <w:p w:rsidR="00FE4B35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Здійснювати виплати грошової компенсації фізичним особам, які надають соціальні послуги громадянам похилого віку, інвалідам, дітям – інвалідам, хворим, які не здатні до самообслуговування і потребують сторонньої допомоги </w:t>
            </w:r>
          </w:p>
        </w:tc>
        <w:tc>
          <w:tcPr>
            <w:tcW w:w="2977" w:type="dxa"/>
          </w:tcPr>
          <w:p w:rsidR="00FE4B35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райдержадміністрації,</w:t>
            </w:r>
          </w:p>
          <w:p w:rsidR="00FE4B35" w:rsidRPr="0015402E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FE4B35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gridBefore w:val="1"/>
          <w:trHeight w:val="1350"/>
        </w:trPr>
        <w:tc>
          <w:tcPr>
            <w:tcW w:w="813" w:type="dxa"/>
          </w:tcPr>
          <w:p w:rsidR="00FE4B35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2.15.</w:t>
            </w:r>
          </w:p>
        </w:tc>
        <w:tc>
          <w:tcPr>
            <w:tcW w:w="5528" w:type="dxa"/>
          </w:tcPr>
          <w:p w:rsidR="00FE4B35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Здійснювати відшкодування витрат підприємствам зв’язку за надані послуги пільговим категоріям населення</w:t>
            </w:r>
          </w:p>
        </w:tc>
        <w:tc>
          <w:tcPr>
            <w:tcW w:w="2977" w:type="dxa"/>
          </w:tcPr>
          <w:p w:rsidR="00FE4B35" w:rsidRPr="0015402E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</w:t>
            </w:r>
          </w:p>
        </w:tc>
        <w:tc>
          <w:tcPr>
            <w:tcW w:w="850" w:type="dxa"/>
          </w:tcPr>
          <w:p w:rsidR="00FE4B35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gridBefore w:val="1"/>
          <w:trHeight w:val="1350"/>
        </w:trPr>
        <w:tc>
          <w:tcPr>
            <w:tcW w:w="813" w:type="dxa"/>
          </w:tcPr>
          <w:p w:rsidR="00FE4B35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2.16.</w:t>
            </w:r>
          </w:p>
        </w:tc>
        <w:tc>
          <w:tcPr>
            <w:tcW w:w="5528" w:type="dxa"/>
          </w:tcPr>
          <w:p w:rsidR="00FE4B35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Здійснювати відшкодування витрат за пільговий проїзд окремих категорій громадян залізничним транспортом загального користування</w:t>
            </w:r>
          </w:p>
        </w:tc>
        <w:tc>
          <w:tcPr>
            <w:tcW w:w="2977" w:type="dxa"/>
          </w:tcPr>
          <w:p w:rsidR="00FE4B35" w:rsidRPr="0015402E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</w:t>
            </w:r>
          </w:p>
        </w:tc>
        <w:tc>
          <w:tcPr>
            <w:tcW w:w="850" w:type="dxa"/>
          </w:tcPr>
          <w:p w:rsidR="00FE4B35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E108A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gridBefore w:val="1"/>
          <w:trHeight w:val="1350"/>
        </w:trPr>
        <w:tc>
          <w:tcPr>
            <w:tcW w:w="813" w:type="dxa"/>
          </w:tcPr>
          <w:p w:rsidR="00FE4B35" w:rsidRDefault="00FE4B35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2.17.</w:t>
            </w:r>
          </w:p>
        </w:tc>
        <w:tc>
          <w:tcPr>
            <w:tcW w:w="5528" w:type="dxa"/>
          </w:tcPr>
          <w:p w:rsidR="00FE4B35" w:rsidRDefault="00FE4B35" w:rsidP="00241E5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Здійснювати відшкодування витрат за пільговий проїзд окремих категорій громадян на приміських  автобусних маршрутах  в межах Пологівського району Запорізької області</w:t>
            </w:r>
          </w:p>
        </w:tc>
        <w:tc>
          <w:tcPr>
            <w:tcW w:w="2977" w:type="dxa"/>
          </w:tcPr>
          <w:p w:rsidR="00FE4B35" w:rsidRPr="0015402E" w:rsidRDefault="00FE4B35" w:rsidP="00BC558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</w:t>
            </w:r>
          </w:p>
        </w:tc>
        <w:tc>
          <w:tcPr>
            <w:tcW w:w="850" w:type="dxa"/>
          </w:tcPr>
          <w:p w:rsidR="00FE4B35" w:rsidRDefault="00FE4B35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BC558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112B90">
        <w:trPr>
          <w:gridBefore w:val="1"/>
          <w:trHeight w:val="285"/>
        </w:trPr>
        <w:tc>
          <w:tcPr>
            <w:tcW w:w="10168" w:type="dxa"/>
            <w:gridSpan w:val="4"/>
          </w:tcPr>
          <w:p w:rsidR="00FE4B35" w:rsidRPr="0053742E" w:rsidRDefault="00FE4B35" w:rsidP="00BC558B">
            <w:pPr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        </w:t>
            </w:r>
            <w:r w:rsidRPr="0053742E">
              <w:rPr>
                <w:b/>
                <w:i/>
                <w:sz w:val="28"/>
                <w:szCs w:val="28"/>
                <w:lang w:val="uk-UA"/>
              </w:rPr>
              <w:t>3.   Підтримка громадських організацій</w:t>
            </w:r>
          </w:p>
        </w:tc>
      </w:tr>
      <w:tr w:rsidR="00FE4B35" w:rsidRPr="0015402E" w:rsidTr="00B67D86">
        <w:trPr>
          <w:gridBefore w:val="1"/>
          <w:trHeight w:val="765"/>
        </w:trPr>
        <w:tc>
          <w:tcPr>
            <w:tcW w:w="813" w:type="dxa"/>
          </w:tcPr>
          <w:p w:rsidR="00FE4B35" w:rsidRPr="0015402E" w:rsidRDefault="00FE4B35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3.1.</w:t>
            </w:r>
          </w:p>
        </w:tc>
        <w:tc>
          <w:tcPr>
            <w:tcW w:w="5528" w:type="dxa"/>
          </w:tcPr>
          <w:p w:rsidR="00FE4B35" w:rsidRPr="0015402E" w:rsidRDefault="00FE4B35" w:rsidP="00BC558B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Надавати фінансову підтримку</w:t>
            </w:r>
            <w:r>
              <w:rPr>
                <w:sz w:val="28"/>
                <w:szCs w:val="28"/>
                <w:lang w:val="uk-UA"/>
              </w:rPr>
              <w:t xml:space="preserve">  Пологівській </w:t>
            </w:r>
            <w:r w:rsidRPr="0015402E">
              <w:rPr>
                <w:sz w:val="28"/>
                <w:szCs w:val="28"/>
                <w:lang w:val="uk-UA"/>
              </w:rPr>
              <w:t xml:space="preserve"> районній організації ветеранів </w:t>
            </w:r>
            <w:r>
              <w:rPr>
                <w:sz w:val="28"/>
                <w:szCs w:val="28"/>
                <w:lang w:val="uk-UA"/>
              </w:rPr>
              <w:t>України</w:t>
            </w:r>
          </w:p>
        </w:tc>
        <w:tc>
          <w:tcPr>
            <w:tcW w:w="2977" w:type="dxa"/>
          </w:tcPr>
          <w:p w:rsidR="00FE4B35" w:rsidRPr="0015402E" w:rsidRDefault="00FE4B35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  <w:r w:rsidRPr="0015402E">
              <w:rPr>
                <w:sz w:val="28"/>
                <w:szCs w:val="28"/>
                <w:lang w:val="uk-UA"/>
              </w:rPr>
              <w:t>правління  соціального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райдержадміністрації, </w:t>
            </w:r>
          </w:p>
          <w:p w:rsidR="00FE4B35" w:rsidRPr="0015402E" w:rsidRDefault="00FE4B35" w:rsidP="00BC558B">
            <w:pPr>
              <w:tabs>
                <w:tab w:val="left" w:pos="2280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Пологівська  районна</w:t>
            </w:r>
            <w:r w:rsidRPr="0015402E">
              <w:rPr>
                <w:sz w:val="28"/>
                <w:szCs w:val="28"/>
                <w:lang w:val="uk-UA"/>
              </w:rPr>
              <w:t xml:space="preserve"> організації ветеранів </w:t>
            </w:r>
            <w:r>
              <w:rPr>
                <w:sz w:val="28"/>
                <w:szCs w:val="28"/>
                <w:lang w:val="uk-UA"/>
              </w:rPr>
              <w:t>України</w:t>
            </w:r>
            <w:r>
              <w:rPr>
                <w:sz w:val="28"/>
                <w:szCs w:val="28"/>
                <w:lang w:val="uk-UA"/>
              </w:rPr>
              <w:tab/>
            </w:r>
          </w:p>
        </w:tc>
        <w:tc>
          <w:tcPr>
            <w:tcW w:w="850" w:type="dxa"/>
          </w:tcPr>
          <w:p w:rsidR="00FE4B35" w:rsidRDefault="00FE4B35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BC558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68239C">
        <w:trPr>
          <w:gridBefore w:val="1"/>
          <w:trHeight w:val="1975"/>
        </w:trPr>
        <w:tc>
          <w:tcPr>
            <w:tcW w:w="813" w:type="dxa"/>
          </w:tcPr>
          <w:p w:rsidR="00FE4B35" w:rsidRPr="0015402E" w:rsidRDefault="00FE4B35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3.2.</w:t>
            </w:r>
          </w:p>
        </w:tc>
        <w:tc>
          <w:tcPr>
            <w:tcW w:w="5528" w:type="dxa"/>
          </w:tcPr>
          <w:p w:rsidR="00FE4B35" w:rsidRPr="0015402E" w:rsidRDefault="00FE4B35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Надавати фінансову підтримку Пологівській  районній організації інвалідів війни та Збройних Сил</w:t>
            </w:r>
          </w:p>
        </w:tc>
        <w:tc>
          <w:tcPr>
            <w:tcW w:w="2977" w:type="dxa"/>
          </w:tcPr>
          <w:p w:rsidR="00FE4B35" w:rsidRDefault="00FE4B35" w:rsidP="006510B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соціального захисту населення райдержадміністрації, Пологівська районна організація інвалідів війни та Збройних Сил</w:t>
            </w:r>
          </w:p>
        </w:tc>
        <w:tc>
          <w:tcPr>
            <w:tcW w:w="850" w:type="dxa"/>
          </w:tcPr>
          <w:p w:rsidR="00FE4B35" w:rsidRDefault="00FE4B35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BC55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BC558B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68239C">
        <w:trPr>
          <w:gridBefore w:val="1"/>
          <w:trHeight w:val="1975"/>
        </w:trPr>
        <w:tc>
          <w:tcPr>
            <w:tcW w:w="813" w:type="dxa"/>
          </w:tcPr>
          <w:p w:rsidR="00FE4B35" w:rsidRDefault="00FE4B35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3.3.</w:t>
            </w:r>
          </w:p>
        </w:tc>
        <w:tc>
          <w:tcPr>
            <w:tcW w:w="5528" w:type="dxa"/>
          </w:tcPr>
          <w:p w:rsidR="00FE4B35" w:rsidRDefault="00FE4B35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Надавати фінансову підтримку Пологівській  районній організації «Ветерани АТО Пологівщини»</w:t>
            </w:r>
          </w:p>
        </w:tc>
        <w:tc>
          <w:tcPr>
            <w:tcW w:w="2977" w:type="dxa"/>
          </w:tcPr>
          <w:p w:rsidR="00FE4B35" w:rsidRPr="0015402E" w:rsidRDefault="00FE4B35" w:rsidP="00F717ED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соці</w:t>
            </w:r>
            <w:r w:rsidRPr="0015402E">
              <w:rPr>
                <w:sz w:val="28"/>
                <w:szCs w:val="28"/>
                <w:lang w:val="uk-UA"/>
              </w:rPr>
              <w:t>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райдержадміністрації, Пологівська районна організація «Ветерани АТО Пологівщини»</w:t>
            </w:r>
          </w:p>
        </w:tc>
        <w:tc>
          <w:tcPr>
            <w:tcW w:w="850" w:type="dxa"/>
          </w:tcPr>
          <w:p w:rsidR="00FE4B35" w:rsidRDefault="00FE4B35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F717E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F717ED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6510B3" w:rsidTr="0068239C">
        <w:trPr>
          <w:gridBefore w:val="1"/>
          <w:trHeight w:val="1975"/>
        </w:trPr>
        <w:tc>
          <w:tcPr>
            <w:tcW w:w="813" w:type="dxa"/>
          </w:tcPr>
          <w:p w:rsidR="00FE4B35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3.4.</w:t>
            </w:r>
          </w:p>
        </w:tc>
        <w:tc>
          <w:tcPr>
            <w:tcW w:w="5528" w:type="dxa"/>
          </w:tcPr>
          <w:p w:rsidR="00FE4B35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Надавати фінансову підтримку Пологівській районній організації «Товариство Червоного Хреста України» </w:t>
            </w:r>
          </w:p>
        </w:tc>
        <w:tc>
          <w:tcPr>
            <w:tcW w:w="2977" w:type="dxa"/>
          </w:tcPr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соціального захисту населення райдержадміністрації, Пологівська районна організації «Товариство Червоного Хреста України»</w:t>
            </w:r>
          </w:p>
        </w:tc>
        <w:tc>
          <w:tcPr>
            <w:tcW w:w="850" w:type="dxa"/>
          </w:tcPr>
          <w:p w:rsidR="00FE4B35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6510B3" w:rsidTr="0068239C">
        <w:trPr>
          <w:gridBefore w:val="1"/>
          <w:trHeight w:val="1975"/>
        </w:trPr>
        <w:tc>
          <w:tcPr>
            <w:tcW w:w="813" w:type="dxa"/>
          </w:tcPr>
          <w:p w:rsidR="00FE4B35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3.5.</w:t>
            </w:r>
          </w:p>
        </w:tc>
        <w:tc>
          <w:tcPr>
            <w:tcW w:w="5528" w:type="dxa"/>
          </w:tcPr>
          <w:p w:rsidR="00FE4B35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977" w:type="dxa"/>
          </w:tcPr>
          <w:p w:rsidR="00FE4B35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 соціального захисту населення райдержадміністрації, Пологівська районна організація Української спілки ветеранів Афганістану</w:t>
            </w:r>
          </w:p>
        </w:tc>
        <w:tc>
          <w:tcPr>
            <w:tcW w:w="850" w:type="dxa"/>
          </w:tcPr>
          <w:p w:rsidR="00FE4B35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112B90">
        <w:trPr>
          <w:gridBefore w:val="1"/>
          <w:trHeight w:val="287"/>
        </w:trPr>
        <w:tc>
          <w:tcPr>
            <w:tcW w:w="10168" w:type="dxa"/>
            <w:gridSpan w:val="4"/>
          </w:tcPr>
          <w:p w:rsidR="00FE4B35" w:rsidRPr="0053742E" w:rsidRDefault="00FE4B35" w:rsidP="00CE1EA7">
            <w:pPr>
              <w:jc w:val="both"/>
              <w:rPr>
                <w:b/>
                <w:i/>
                <w:sz w:val="28"/>
                <w:szCs w:val="28"/>
                <w:lang w:val="uk-UA"/>
              </w:rPr>
            </w:pPr>
            <w:r w:rsidRPr="0053742E">
              <w:rPr>
                <w:b/>
                <w:i/>
                <w:sz w:val="28"/>
                <w:szCs w:val="28"/>
                <w:lang w:val="uk-UA"/>
              </w:rPr>
              <w:t xml:space="preserve">        4.   Культурно-просвітницькі заходи</w:t>
            </w:r>
          </w:p>
        </w:tc>
      </w:tr>
      <w:tr w:rsidR="00FE4B35" w:rsidRPr="0015402E" w:rsidTr="00B67D86">
        <w:trPr>
          <w:gridBefore w:val="1"/>
          <w:trHeight w:val="1605"/>
        </w:trPr>
        <w:tc>
          <w:tcPr>
            <w:tcW w:w="813" w:type="dxa"/>
          </w:tcPr>
          <w:p w:rsidR="00FE4B35" w:rsidRPr="00D36FFB" w:rsidRDefault="00FE4B35" w:rsidP="00CE1EA7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uk-UA"/>
              </w:rPr>
              <w:t>4.1.</w:t>
            </w: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FE4B35" w:rsidRPr="00526CCF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Проводити</w:t>
            </w:r>
            <w:r>
              <w:rPr>
                <w:sz w:val="28"/>
                <w:szCs w:val="28"/>
                <w:lang w:val="uk-UA"/>
              </w:rPr>
              <w:t xml:space="preserve"> окремі районні </w:t>
            </w:r>
            <w:r w:rsidRPr="00526CCF">
              <w:rPr>
                <w:sz w:val="28"/>
                <w:szCs w:val="28"/>
                <w:lang w:val="uk-UA"/>
              </w:rPr>
              <w:t xml:space="preserve"> заходи для ветеранів, інвалідів,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FE4B35" w:rsidRPr="00526CCF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нагоди вшанування пам’яті загиблих в Афганістані та інших локальних війнах;</w:t>
            </w:r>
          </w:p>
          <w:p w:rsidR="00FE4B35" w:rsidRPr="00526CCF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відзначення Дня захисника Вітчизни;</w:t>
            </w:r>
          </w:p>
          <w:p w:rsidR="00FE4B35" w:rsidRPr="00526CCF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нагоди  Дня пам</w:t>
            </w:r>
            <w:r w:rsidRPr="00E868D3">
              <w:rPr>
                <w:sz w:val="28"/>
                <w:szCs w:val="28"/>
                <w:lang w:val="uk-UA"/>
              </w:rPr>
              <w:t>’</w:t>
            </w:r>
            <w:r>
              <w:rPr>
                <w:sz w:val="28"/>
                <w:szCs w:val="28"/>
                <w:lang w:val="uk-UA"/>
              </w:rPr>
              <w:t>яті Чорнобильської катастрофи;</w:t>
            </w:r>
            <w:r w:rsidRPr="00526CCF">
              <w:rPr>
                <w:sz w:val="28"/>
                <w:szCs w:val="28"/>
                <w:lang w:val="uk-UA"/>
              </w:rPr>
              <w:t xml:space="preserve"> відзначення Дня Перемоги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FE4B35" w:rsidRPr="00526CCF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нагоди Дня скорботи і вшанування пам’яті жертв війни в Україні;</w:t>
            </w:r>
          </w:p>
          <w:p w:rsidR="00FE4B35" w:rsidRPr="00526CCF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 xml:space="preserve">з відзначення Дня визволення міста та району від фашистських загарбників; </w:t>
            </w:r>
          </w:p>
          <w:p w:rsidR="00FE4B35" w:rsidRPr="00526CCF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нагоди Міжнародного Дня громадян похилого віку та Дня ветерана;</w:t>
            </w:r>
          </w:p>
          <w:p w:rsidR="00FE4B35" w:rsidRPr="00526CCF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відзначення Дня визволення України від  фашистських загарбників;</w:t>
            </w:r>
          </w:p>
          <w:p w:rsidR="00FE4B35" w:rsidRPr="00526CCF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нагоди Міжнародного Дня інвалідів;</w:t>
            </w:r>
          </w:p>
          <w:p w:rsidR="00FE4B35" w:rsidRPr="00526CCF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нагоди Дня вшанування учасників ліквідації наслідків аварії на Чорнобильській АЕС;</w:t>
            </w:r>
          </w:p>
          <w:p w:rsidR="00FE4B35" w:rsidRPr="00526CCF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нагоди Збройних Сил України;</w:t>
            </w:r>
          </w:p>
          <w:p w:rsidR="00FE4B35" w:rsidRPr="00526CCF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 w:rsidRPr="00526CCF">
              <w:rPr>
                <w:sz w:val="28"/>
                <w:szCs w:val="28"/>
                <w:lang w:val="uk-UA"/>
              </w:rPr>
              <w:t>з нагоди  Свята Миколая та Новорічних свят</w:t>
            </w:r>
          </w:p>
        </w:tc>
        <w:tc>
          <w:tcPr>
            <w:tcW w:w="2977" w:type="dxa"/>
          </w:tcPr>
          <w:p w:rsidR="00FE4B35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Управління  соціального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райдержадміністрації, КУ «Територіальний центр соціального обслуговування</w:t>
            </w: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50" w:type="dxa"/>
          </w:tcPr>
          <w:p w:rsidR="00FE4B35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112B90">
        <w:trPr>
          <w:gridBefore w:val="1"/>
          <w:trHeight w:val="324"/>
        </w:trPr>
        <w:tc>
          <w:tcPr>
            <w:tcW w:w="10168" w:type="dxa"/>
            <w:gridSpan w:val="4"/>
          </w:tcPr>
          <w:p w:rsidR="00FE4B35" w:rsidRPr="004340A7" w:rsidRDefault="00FE4B35" w:rsidP="00CE1EA7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4340A7">
              <w:rPr>
                <w:b/>
                <w:sz w:val="28"/>
                <w:szCs w:val="28"/>
                <w:lang w:val="uk-UA"/>
              </w:rPr>
              <w:t xml:space="preserve">        5.    Правова підтримка та захист</w:t>
            </w:r>
          </w:p>
        </w:tc>
      </w:tr>
      <w:tr w:rsidR="00FE4B35" w:rsidRPr="0015402E" w:rsidTr="00B67D86">
        <w:trPr>
          <w:gridBefore w:val="1"/>
          <w:trHeight w:val="540"/>
        </w:trPr>
        <w:tc>
          <w:tcPr>
            <w:tcW w:w="813" w:type="dxa"/>
          </w:tcPr>
          <w:p w:rsidR="00FE4B35" w:rsidRPr="00D36FFB" w:rsidRDefault="00FE4B35" w:rsidP="00CE1EA7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uk-UA"/>
              </w:rPr>
              <w:t>5.1.</w:t>
            </w:r>
          </w:p>
        </w:tc>
        <w:tc>
          <w:tcPr>
            <w:tcW w:w="5528" w:type="dxa"/>
          </w:tcPr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Сприяти наданню ветеранам війни,  праці, Збройних Сил, інвалідам, особам постраждалих внаслідок аварії на Чорнобильській АЄС,</w:t>
            </w:r>
            <w:r>
              <w:rPr>
                <w:sz w:val="28"/>
                <w:szCs w:val="28"/>
                <w:lang w:val="uk-UA"/>
              </w:rPr>
              <w:t xml:space="preserve"> учасникам АТО,</w:t>
            </w:r>
            <w:r w:rsidRPr="0015402E">
              <w:rPr>
                <w:sz w:val="28"/>
                <w:szCs w:val="28"/>
                <w:lang w:val="uk-UA"/>
              </w:rPr>
              <w:t xml:space="preserve"> громадянам, які опинилися в екстремальній ситуації безоплатних консультацій, допомоги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15402E">
              <w:rPr>
                <w:sz w:val="28"/>
                <w:szCs w:val="28"/>
                <w:lang w:val="uk-UA"/>
              </w:rPr>
              <w:t>вирішення правових питань щодо їх соціальн</w:t>
            </w:r>
            <w:r>
              <w:rPr>
                <w:sz w:val="28"/>
                <w:szCs w:val="28"/>
                <w:lang w:val="uk-UA"/>
              </w:rPr>
              <w:t>их, економічних, юридичних прав</w:t>
            </w:r>
            <w:r w:rsidRPr="0015402E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977" w:type="dxa"/>
          </w:tcPr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Пологівського бюро правової допомоги Бердянського місцевого центру з надання безоплатної вторинної правової допомоги</w:t>
            </w:r>
          </w:p>
        </w:tc>
        <w:tc>
          <w:tcPr>
            <w:tcW w:w="850" w:type="dxa"/>
          </w:tcPr>
          <w:p w:rsidR="00FE4B35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B67D86">
        <w:trPr>
          <w:gridBefore w:val="1"/>
          <w:trHeight w:val="2745"/>
        </w:trPr>
        <w:tc>
          <w:tcPr>
            <w:tcW w:w="813" w:type="dxa"/>
          </w:tcPr>
          <w:p w:rsidR="00FE4B35" w:rsidRPr="00D36FFB" w:rsidRDefault="00FE4B35" w:rsidP="00CE1EA7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uk-UA"/>
              </w:rPr>
              <w:t>5.2.</w:t>
            </w:r>
          </w:p>
        </w:tc>
        <w:tc>
          <w:tcPr>
            <w:tcW w:w="5528" w:type="dxa"/>
          </w:tcPr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Приймати участь у виїзних прийомах г</w:t>
            </w:r>
            <w:r>
              <w:rPr>
                <w:sz w:val="28"/>
                <w:szCs w:val="28"/>
                <w:lang w:val="uk-UA"/>
              </w:rPr>
              <w:t>ромадян на терит</w:t>
            </w:r>
            <w:r w:rsidRPr="00FC0377">
              <w:rPr>
                <w:sz w:val="28"/>
                <w:szCs w:val="28"/>
                <w:lang w:val="uk-UA"/>
              </w:rPr>
              <w:t>оріях</w:t>
            </w:r>
            <w:r>
              <w:rPr>
                <w:sz w:val="28"/>
                <w:szCs w:val="28"/>
                <w:lang w:val="uk-UA"/>
              </w:rPr>
              <w:t xml:space="preserve"> сільських р</w:t>
            </w:r>
            <w:r w:rsidRPr="0015402E">
              <w:rPr>
                <w:sz w:val="28"/>
                <w:szCs w:val="28"/>
                <w:lang w:val="uk-UA"/>
              </w:rPr>
              <w:t>ад для роз’яснення законодавства України в частині надання пільг і гарантій ветеранам війни, праці та інв</w:t>
            </w:r>
            <w:r>
              <w:rPr>
                <w:sz w:val="28"/>
                <w:szCs w:val="28"/>
                <w:lang w:val="uk-UA"/>
              </w:rPr>
              <w:t>алідам, пенсійного забезпечення</w:t>
            </w:r>
          </w:p>
        </w:tc>
        <w:tc>
          <w:tcPr>
            <w:tcW w:w="2977" w:type="dxa"/>
          </w:tcPr>
          <w:p w:rsidR="00FE4B35" w:rsidRPr="00392C04" w:rsidRDefault="00FE4B35" w:rsidP="00CE1EA7">
            <w:pPr>
              <w:jc w:val="both"/>
              <w:rPr>
                <w:sz w:val="28"/>
                <w:szCs w:val="28"/>
              </w:rPr>
            </w:pPr>
            <w:r w:rsidRPr="0015402E">
              <w:rPr>
                <w:sz w:val="28"/>
                <w:szCs w:val="28"/>
                <w:lang w:val="uk-UA"/>
              </w:rPr>
              <w:t>Управління  соціального захисту населення</w:t>
            </w:r>
            <w:r>
              <w:rPr>
                <w:sz w:val="28"/>
                <w:szCs w:val="28"/>
                <w:lang w:val="uk-UA"/>
              </w:rPr>
              <w:t xml:space="preserve"> райдержадміністрації,</w:t>
            </w: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Пологівське об’єднане </w:t>
            </w:r>
            <w:r w:rsidRPr="0015402E">
              <w:rPr>
                <w:sz w:val="28"/>
                <w:szCs w:val="28"/>
                <w:lang w:val="uk-UA"/>
              </w:rPr>
              <w:t xml:space="preserve">управління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15402E">
              <w:rPr>
                <w:sz w:val="28"/>
                <w:szCs w:val="28"/>
                <w:lang w:val="uk-UA"/>
              </w:rPr>
              <w:t>енсійного Фонду України</w:t>
            </w:r>
            <w:r>
              <w:rPr>
                <w:sz w:val="28"/>
                <w:szCs w:val="28"/>
                <w:lang w:val="uk-UA"/>
              </w:rPr>
              <w:t xml:space="preserve"> в Запорізькій області</w:t>
            </w: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FE4B35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FE4B35" w:rsidRPr="0015402E" w:rsidTr="00112B90">
        <w:trPr>
          <w:gridBefore w:val="1"/>
          <w:trHeight w:val="555"/>
        </w:trPr>
        <w:tc>
          <w:tcPr>
            <w:tcW w:w="10168" w:type="dxa"/>
            <w:gridSpan w:val="4"/>
          </w:tcPr>
          <w:p w:rsidR="00FE4B35" w:rsidRPr="0053742E" w:rsidRDefault="00FE4B35" w:rsidP="00CE1EA7">
            <w:pPr>
              <w:rPr>
                <w:b/>
                <w:i/>
                <w:sz w:val="28"/>
                <w:szCs w:val="28"/>
                <w:lang w:val="en-US"/>
              </w:rPr>
            </w:pPr>
            <w:r w:rsidRPr="0015402E">
              <w:rPr>
                <w:sz w:val="28"/>
                <w:szCs w:val="28"/>
                <w:lang w:val="uk-UA"/>
              </w:rPr>
              <w:t xml:space="preserve">         </w:t>
            </w:r>
            <w:r w:rsidRPr="0053742E">
              <w:rPr>
                <w:b/>
                <w:i/>
                <w:sz w:val="28"/>
                <w:szCs w:val="28"/>
                <w:lang w:val="uk-UA"/>
              </w:rPr>
              <w:t>6. Інформаційне забезпечення</w:t>
            </w:r>
          </w:p>
        </w:tc>
      </w:tr>
      <w:tr w:rsidR="00FE4B35" w:rsidRPr="0015402E" w:rsidTr="00B67D86">
        <w:trPr>
          <w:gridBefore w:val="1"/>
          <w:trHeight w:val="810"/>
        </w:trPr>
        <w:tc>
          <w:tcPr>
            <w:tcW w:w="813" w:type="dxa"/>
          </w:tcPr>
          <w:p w:rsidR="00FE4B35" w:rsidRPr="00D36FFB" w:rsidRDefault="00FE4B35" w:rsidP="00CE1EA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uk-UA"/>
              </w:rPr>
              <w:t>6.1.</w:t>
            </w:r>
          </w:p>
        </w:tc>
        <w:tc>
          <w:tcPr>
            <w:tcW w:w="5528" w:type="dxa"/>
          </w:tcPr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 w:rsidRPr="0015402E">
              <w:rPr>
                <w:sz w:val="28"/>
                <w:szCs w:val="28"/>
                <w:lang w:val="uk-UA"/>
              </w:rPr>
              <w:t>Сприяти висвітленню у засобах масової інформації проблем ветеранів війни та праці, інвалідів, громадян, постраждалих внаслідок Чорнобильської катастрофи,</w:t>
            </w:r>
            <w:r>
              <w:rPr>
                <w:sz w:val="28"/>
                <w:szCs w:val="28"/>
                <w:lang w:val="uk-UA"/>
              </w:rPr>
              <w:t xml:space="preserve"> учасників АТО,</w:t>
            </w:r>
            <w:r w:rsidRPr="0015402E">
              <w:rPr>
                <w:sz w:val="28"/>
                <w:szCs w:val="28"/>
                <w:lang w:val="uk-UA"/>
              </w:rPr>
              <w:t xml:space="preserve"> інши</w:t>
            </w:r>
            <w:r>
              <w:rPr>
                <w:sz w:val="28"/>
                <w:szCs w:val="28"/>
                <w:lang w:val="uk-UA"/>
              </w:rPr>
              <w:t>х пільгових категорій населення</w:t>
            </w:r>
          </w:p>
        </w:tc>
        <w:tc>
          <w:tcPr>
            <w:tcW w:w="2977" w:type="dxa"/>
          </w:tcPr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 соціального захисту населення райдержадміністрації</w:t>
            </w: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FE4B35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2018-2020</w:t>
            </w: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роки</w:t>
            </w:r>
          </w:p>
          <w:p w:rsidR="00FE4B35" w:rsidRPr="0015402E" w:rsidRDefault="00FE4B35" w:rsidP="00CE1EA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FE4B35" w:rsidRDefault="00FE4B35" w:rsidP="0015402E">
      <w:pPr>
        <w:rPr>
          <w:sz w:val="28"/>
          <w:szCs w:val="28"/>
          <w:lang w:val="uk-UA"/>
        </w:rPr>
      </w:pPr>
    </w:p>
    <w:p w:rsidR="00FE4B35" w:rsidRDefault="00FE4B35" w:rsidP="0015402E">
      <w:pPr>
        <w:rPr>
          <w:sz w:val="28"/>
          <w:szCs w:val="28"/>
          <w:lang w:val="uk-UA"/>
        </w:rPr>
      </w:pPr>
      <w:r w:rsidRPr="0015402E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ab/>
      </w:r>
      <w:r w:rsidRPr="0015402E">
        <w:rPr>
          <w:sz w:val="28"/>
          <w:szCs w:val="28"/>
          <w:lang w:val="uk-UA"/>
        </w:rPr>
        <w:tab/>
      </w: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15402E">
      <w:pPr>
        <w:rPr>
          <w:sz w:val="28"/>
          <w:szCs w:val="28"/>
          <w:lang w:val="en-US"/>
        </w:rPr>
      </w:pPr>
    </w:p>
    <w:p w:rsidR="00FE4B35" w:rsidRPr="00FC0377" w:rsidRDefault="00FE4B35" w:rsidP="0015402E">
      <w:pPr>
        <w:rPr>
          <w:sz w:val="28"/>
          <w:szCs w:val="28"/>
          <w:lang w:val="en-US"/>
        </w:rPr>
      </w:pPr>
    </w:p>
    <w:p w:rsidR="00FE4B35" w:rsidRDefault="00FE4B35" w:rsidP="007520B3">
      <w:pPr>
        <w:ind w:left="5664" w:firstLine="708"/>
        <w:rPr>
          <w:sz w:val="28"/>
          <w:szCs w:val="28"/>
          <w:lang w:val="uk-UA"/>
        </w:rPr>
      </w:pPr>
    </w:p>
    <w:p w:rsidR="00FE4B35" w:rsidRDefault="00FE4B35" w:rsidP="007520B3">
      <w:pPr>
        <w:ind w:left="5664" w:firstLine="708"/>
        <w:rPr>
          <w:sz w:val="28"/>
          <w:szCs w:val="28"/>
          <w:lang w:val="uk-UA"/>
        </w:rPr>
      </w:pPr>
    </w:p>
    <w:p w:rsidR="00FE4B35" w:rsidRDefault="00FE4B35" w:rsidP="007520B3">
      <w:pPr>
        <w:ind w:left="5664" w:firstLine="708"/>
        <w:rPr>
          <w:sz w:val="28"/>
          <w:szCs w:val="28"/>
          <w:lang w:val="uk-UA"/>
        </w:rPr>
      </w:pPr>
    </w:p>
    <w:p w:rsidR="00FE4B35" w:rsidRDefault="00FE4B35" w:rsidP="00395F16">
      <w:pPr>
        <w:jc w:val="both"/>
      </w:pPr>
    </w:p>
    <w:p w:rsidR="00FE4B35" w:rsidRDefault="00FE4B35" w:rsidP="00395F16">
      <w:pPr>
        <w:spacing w:line="240" w:lineRule="exact"/>
        <w:jc w:val="both"/>
      </w:pPr>
    </w:p>
    <w:p w:rsidR="00FE4B35" w:rsidRDefault="00FE4B35" w:rsidP="00395F16">
      <w:pPr>
        <w:spacing w:line="240" w:lineRule="exact"/>
        <w:jc w:val="both"/>
      </w:pPr>
    </w:p>
    <w:p w:rsidR="00FE4B35" w:rsidRDefault="00FE4B35" w:rsidP="00395F16">
      <w:pPr>
        <w:spacing w:line="240" w:lineRule="exact"/>
        <w:jc w:val="both"/>
      </w:pPr>
    </w:p>
    <w:p w:rsidR="00FE4B35" w:rsidRPr="00395F16" w:rsidRDefault="00FE4B35" w:rsidP="007520B3">
      <w:pPr>
        <w:ind w:left="5664" w:firstLine="708"/>
        <w:rPr>
          <w:sz w:val="28"/>
          <w:szCs w:val="28"/>
        </w:rPr>
        <w:sectPr w:rsidR="00FE4B35" w:rsidRPr="00395F16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FE4B35" w:rsidRDefault="00FE4B35" w:rsidP="000A43CA">
      <w:pPr>
        <w:ind w:left="5664" w:firstLine="708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Додаток </w:t>
      </w:r>
    </w:p>
    <w:p w:rsidR="00FE4B35" w:rsidRDefault="00FE4B35" w:rsidP="000A43CA">
      <w:pPr>
        <w:ind w:left="5664" w:firstLine="708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до рішення районної ради</w:t>
      </w:r>
    </w:p>
    <w:p w:rsidR="00FE4B35" w:rsidRDefault="00FE4B35" w:rsidP="000A43CA">
      <w:pPr>
        <w:ind w:left="11328"/>
        <w:rPr>
          <w:lang w:val="uk-UA"/>
        </w:rPr>
      </w:pPr>
      <w:r>
        <w:rPr>
          <w:lang w:val="uk-UA"/>
        </w:rPr>
        <w:t xml:space="preserve">__________ № _______   </w:t>
      </w:r>
    </w:p>
    <w:p w:rsidR="00FE4B35" w:rsidRDefault="00FE4B35" w:rsidP="000A43CA">
      <w:pPr>
        <w:ind w:left="11328"/>
        <w:rPr>
          <w:lang w:val="uk-UA"/>
        </w:rPr>
      </w:pPr>
    </w:p>
    <w:p w:rsidR="00FE4B35" w:rsidRDefault="00FE4B35" w:rsidP="000A43CA">
      <w:pPr>
        <w:ind w:left="11328"/>
        <w:rPr>
          <w:lang w:val="uk-UA"/>
        </w:rPr>
      </w:pPr>
      <w:r>
        <w:rPr>
          <w:lang w:val="uk-UA"/>
        </w:rPr>
        <w:t xml:space="preserve"> Додаток </w:t>
      </w:r>
    </w:p>
    <w:p w:rsidR="00FE4B35" w:rsidRDefault="00FE4B35" w:rsidP="000A43CA">
      <w:pPr>
        <w:ind w:left="10620" w:firstLine="708"/>
        <w:rPr>
          <w:b/>
          <w:sz w:val="28"/>
          <w:szCs w:val="28"/>
          <w:lang w:val="uk-UA"/>
        </w:rPr>
      </w:pPr>
      <w:r>
        <w:rPr>
          <w:lang w:val="uk-UA"/>
        </w:rPr>
        <w:t xml:space="preserve">до Програми </w:t>
      </w:r>
      <w:r>
        <w:rPr>
          <w:lang w:val="uk-UA"/>
        </w:rPr>
        <w:tab/>
        <w:t xml:space="preserve"> </w:t>
      </w:r>
    </w:p>
    <w:p w:rsidR="00FE4B35" w:rsidRDefault="00FE4B35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заходів, фінансування яких передбачається за рахунок коштів </w:t>
      </w:r>
    </w:p>
    <w:p w:rsidR="00FE4B35" w:rsidRDefault="00FE4B35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районного, обласного бюджетів та інших джерел</w:t>
      </w:r>
    </w:p>
    <w:p w:rsidR="00FE4B35" w:rsidRDefault="00FE4B35" w:rsidP="000A43CA">
      <w:pPr>
        <w:jc w:val="center"/>
        <w:rPr>
          <w:b/>
          <w:sz w:val="28"/>
          <w:szCs w:val="28"/>
          <w:lang w:val="uk-UA"/>
        </w:rPr>
      </w:pPr>
    </w:p>
    <w:p w:rsidR="00FE4B35" w:rsidRDefault="00FE4B35" w:rsidP="000A43CA">
      <w:pPr>
        <w:jc w:val="center"/>
        <w:rPr>
          <w:b/>
          <w:sz w:val="28"/>
          <w:szCs w:val="28"/>
          <w:lang w:val="uk-UA"/>
        </w:rPr>
      </w:pPr>
    </w:p>
    <w:tbl>
      <w:tblPr>
        <w:tblW w:w="15763" w:type="dxa"/>
        <w:tblInd w:w="108" w:type="dxa"/>
        <w:tblLayout w:type="fixed"/>
        <w:tblLook w:val="0000"/>
      </w:tblPr>
      <w:tblGrid>
        <w:gridCol w:w="538"/>
        <w:gridCol w:w="3003"/>
        <w:gridCol w:w="2555"/>
        <w:gridCol w:w="850"/>
        <w:gridCol w:w="879"/>
        <w:gridCol w:w="709"/>
        <w:gridCol w:w="567"/>
        <w:gridCol w:w="822"/>
        <w:gridCol w:w="879"/>
        <w:gridCol w:w="680"/>
        <w:gridCol w:w="851"/>
        <w:gridCol w:w="708"/>
        <w:gridCol w:w="880"/>
        <w:gridCol w:w="821"/>
        <w:gridCol w:w="1021"/>
      </w:tblGrid>
      <w:tr w:rsidR="00FE4B35" w:rsidTr="00D54F3B">
        <w:trPr>
          <w:cantSplit/>
          <w:trHeight w:val="54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FE4B35" w:rsidRPr="00EF740E" w:rsidRDefault="00FE4B35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201</w:t>
            </w:r>
            <w:r>
              <w:rPr>
                <w:b/>
                <w:sz w:val="22"/>
                <w:szCs w:val="22"/>
                <w:lang w:val="uk-UA"/>
              </w:rPr>
              <w:t>8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FE4B35" w:rsidRPr="00EF740E" w:rsidRDefault="00FE4B35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2020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FE4B35" w:rsidRPr="00EF740E" w:rsidRDefault="00FE4B35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AB40F6" w:rsidRDefault="00FE4B35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FE4B35" w:rsidRPr="00AB40F6" w:rsidRDefault="00FE4B35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FE4B35" w:rsidRPr="00AB40F6" w:rsidRDefault="00FE4B35" w:rsidP="00F70F65">
            <w:pPr>
              <w:jc w:val="center"/>
              <w:rPr>
                <w:sz w:val="22"/>
                <w:szCs w:val="22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FE4B35" w:rsidRPr="00C02F5D" w:rsidTr="00D54F3B">
        <w:trPr>
          <w:cantSplit/>
          <w:trHeight w:val="160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Pr="00AB40F6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AB40F6"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FE4B35" w:rsidRPr="00AB40F6" w:rsidRDefault="00FE4B35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FE4B35" w:rsidRPr="00AB40F6" w:rsidRDefault="00FE4B35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E4B35" w:rsidRPr="00581C1F" w:rsidRDefault="00FE4B35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</w:t>
            </w:r>
            <w:r>
              <w:rPr>
                <w:b/>
                <w:sz w:val="20"/>
                <w:szCs w:val="20"/>
                <w:lang w:val="uk-UA"/>
              </w:rPr>
              <w:t>нші субвенції місцевих рад</w:t>
            </w:r>
          </w:p>
        </w:tc>
      </w:tr>
      <w:tr w:rsidR="00FE4B35" w:rsidTr="00D54F3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4B35" w:rsidRPr="00EF740E" w:rsidRDefault="00FE4B35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одноразової грошової допомоги</w:t>
            </w:r>
          </w:p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громадянам, яким виповнилось 100 років і більше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</w:t>
            </w:r>
          </w:p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</w:t>
            </w:r>
          </w:p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0, 0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AB40F6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B40F6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AB40F6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  <w:r w:rsidRPr="00AB40F6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</w:tbl>
    <w:p w:rsidR="00FE4B35" w:rsidRDefault="00FE4B35" w:rsidP="000A43CA"/>
    <w:p w:rsidR="00FE4B35" w:rsidRDefault="00FE4B35">
      <w:r>
        <w:br w:type="page"/>
      </w:r>
    </w:p>
    <w:tbl>
      <w:tblPr>
        <w:tblW w:w="15763" w:type="dxa"/>
        <w:tblInd w:w="108" w:type="dxa"/>
        <w:tblLayout w:type="fixed"/>
        <w:tblLook w:val="0000"/>
      </w:tblPr>
      <w:tblGrid>
        <w:gridCol w:w="538"/>
        <w:gridCol w:w="3003"/>
        <w:gridCol w:w="2442"/>
        <w:gridCol w:w="850"/>
        <w:gridCol w:w="851"/>
        <w:gridCol w:w="567"/>
        <w:gridCol w:w="850"/>
        <w:gridCol w:w="822"/>
        <w:gridCol w:w="709"/>
        <w:gridCol w:w="850"/>
        <w:gridCol w:w="851"/>
        <w:gridCol w:w="737"/>
        <w:gridCol w:w="851"/>
        <w:gridCol w:w="821"/>
        <w:gridCol w:w="1021"/>
      </w:tblGrid>
      <w:tr w:rsidR="00FE4B35" w:rsidRPr="00EF740E" w:rsidTr="00D54F3B">
        <w:trPr>
          <w:cantSplit/>
          <w:trHeight w:val="855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rPr>
                <w:sz w:val="22"/>
                <w:szCs w:val="22"/>
                <w:lang w:val="uk-UA"/>
              </w:rPr>
            </w:pPr>
            <w:r>
              <w:br w:type="page"/>
            </w:r>
            <w:r>
              <w:br w:type="page"/>
            </w: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FE4B35" w:rsidRPr="00EF740E" w:rsidRDefault="00FE4B35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2018 </w:t>
            </w:r>
            <w:r w:rsidRPr="00EF740E">
              <w:rPr>
                <w:b/>
                <w:sz w:val="22"/>
                <w:szCs w:val="22"/>
                <w:lang w:val="uk-UA"/>
              </w:rPr>
              <w:t>рік</w:t>
            </w:r>
          </w:p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FE4B35" w:rsidRPr="00EF740E" w:rsidRDefault="00FE4B35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2020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FE4B35" w:rsidRPr="00EF740E" w:rsidRDefault="00FE4B35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EF740E" w:rsidRDefault="00FE4B35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FE4B35" w:rsidRPr="00EF740E" w:rsidRDefault="00FE4B35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FE4B35" w:rsidRPr="00EF740E" w:rsidRDefault="00FE4B35" w:rsidP="00F70F65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FE4B35" w:rsidRPr="00581C1F" w:rsidTr="00D54F3B">
        <w:trPr>
          <w:cantSplit/>
          <w:trHeight w:val="1830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FE4B35" w:rsidRPr="00AB40F6" w:rsidRDefault="00FE4B35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E4B35" w:rsidRPr="00581C1F" w:rsidRDefault="00FE4B35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 xml:space="preserve">Інші </w:t>
            </w:r>
            <w:r>
              <w:rPr>
                <w:b/>
                <w:sz w:val="20"/>
                <w:szCs w:val="20"/>
                <w:lang w:val="uk-UA"/>
              </w:rPr>
              <w:t>субвенції місцевих рад</w:t>
            </w:r>
          </w:p>
        </w:tc>
      </w:tr>
      <w:tr w:rsidR="00FE4B35" w:rsidRPr="00EF740E" w:rsidTr="00D54F3B">
        <w:trPr>
          <w:trHeight w:val="1065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4B35" w:rsidRPr="00EF740E" w:rsidRDefault="00FE4B35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Надання грошової допомоги громадянам, які опинились в екстремальній ситуації, </w:t>
            </w:r>
          </w:p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в тому числі: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</w:t>
            </w:r>
          </w:p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</w:t>
            </w:r>
          </w:p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(</w:t>
            </w:r>
            <w:r w:rsidRPr="00C02F5D">
              <w:rPr>
                <w:sz w:val="22"/>
                <w:szCs w:val="22"/>
                <w:lang w:val="uk-UA"/>
              </w:rPr>
              <w:t>надання соціальних послуг)»</w:t>
            </w:r>
          </w:p>
          <w:p w:rsidR="00FE4B35" w:rsidRPr="00C02F5D" w:rsidRDefault="00FE4B35" w:rsidP="00EE5C1A">
            <w:pPr>
              <w:jc w:val="both"/>
              <w:rPr>
                <w:sz w:val="22"/>
                <w:szCs w:val="22"/>
              </w:rPr>
            </w:pPr>
            <w:r w:rsidRPr="00C02F5D">
              <w:rPr>
                <w:sz w:val="22"/>
                <w:szCs w:val="22"/>
                <w:lang w:val="uk-UA"/>
              </w:rPr>
              <w:t>Пологівської районної ради Запорізької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1100,</w:t>
            </w:r>
            <w:r w:rsidRPr="00C02F5D">
              <w:rPr>
                <w:sz w:val="22"/>
                <w:szCs w:val="22"/>
                <w:lang w:val="en-US"/>
              </w:rPr>
              <w:t>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3300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FE4B35" w:rsidRPr="00581C1F" w:rsidRDefault="00FE4B35" w:rsidP="00EE5C1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FE4B35" w:rsidRPr="00EF740E" w:rsidTr="00D54F3B">
        <w:trPr>
          <w:trHeight w:val="480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FE4B35" w:rsidRPr="00EF740E" w:rsidRDefault="00FE4B35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- </w:t>
            </w:r>
            <w:r w:rsidRPr="00C02F5D">
              <w:rPr>
                <w:sz w:val="22"/>
                <w:szCs w:val="22"/>
                <w:lang w:val="uk-UA"/>
              </w:rPr>
              <w:t>за депутатськими зверненням;</w:t>
            </w:r>
          </w:p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442" w:type="dxa"/>
            <w:vMerge/>
            <w:tcBorders>
              <w:left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980,0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Default="00FE4B35" w:rsidP="00EE5C1A">
            <w:pPr>
              <w:rPr>
                <w:sz w:val="22"/>
                <w:szCs w:val="22"/>
                <w:lang w:val="uk-UA"/>
              </w:rPr>
            </w:pPr>
          </w:p>
          <w:p w:rsidR="00FE4B35" w:rsidRPr="00C02F5D" w:rsidRDefault="00FE4B35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980,0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980,0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2940,0</w:t>
            </w:r>
          </w:p>
          <w:p w:rsidR="00FE4B35" w:rsidRPr="00581C1F" w:rsidRDefault="00FE4B35" w:rsidP="00A0765A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E4B35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FE4B35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FE4B35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  <w:p w:rsidR="00FE4B35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FE4B35" w:rsidRPr="00EF740E" w:rsidTr="00D54F3B">
        <w:trPr>
          <w:trHeight w:val="515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FE4B35" w:rsidRPr="00EF740E" w:rsidRDefault="00FE4B35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-учасникам антитерористичної операції та членам їх сімей;</w:t>
            </w:r>
          </w:p>
        </w:tc>
        <w:tc>
          <w:tcPr>
            <w:tcW w:w="2442" w:type="dxa"/>
            <w:vMerge/>
            <w:tcBorders>
              <w:left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60,0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</w:t>
            </w: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FE4B35" w:rsidRPr="00EF740E" w:rsidTr="00D54F3B">
        <w:trPr>
          <w:trHeight w:val="1515"/>
        </w:trPr>
        <w:tc>
          <w:tcPr>
            <w:tcW w:w="53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E4B35" w:rsidRPr="00EF740E" w:rsidRDefault="00FE4B35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пощтові витрати на доставку коштів заявникам</w:t>
            </w:r>
          </w:p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44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FE4B35" w:rsidTr="00D54F3B">
        <w:trPr>
          <w:trHeight w:val="106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4B35" w:rsidRPr="00EF740E" w:rsidRDefault="00FE4B35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Надавати фінансову підтримку Пологівській  </w:t>
            </w:r>
            <w:r w:rsidRPr="00C02F5D">
              <w:rPr>
                <w:sz w:val="22"/>
                <w:szCs w:val="22"/>
                <w:lang w:val="uk-UA"/>
              </w:rPr>
              <w:t>районній організації ветеранів</w:t>
            </w:r>
            <w:r>
              <w:rPr>
                <w:sz w:val="22"/>
                <w:szCs w:val="22"/>
                <w:lang w:val="uk-UA"/>
              </w:rPr>
              <w:t xml:space="preserve"> України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 Пологівська районна організація ветеранів України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</w:t>
            </w:r>
            <w:r w:rsidRPr="00C02F5D">
              <w:rPr>
                <w:sz w:val="22"/>
                <w:szCs w:val="22"/>
                <w:lang w:val="uk-UA"/>
              </w:rPr>
              <w:t>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581C1F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141</w:t>
            </w:r>
            <w:r w:rsidRPr="00581C1F">
              <w:rPr>
                <w:b/>
                <w:sz w:val="22"/>
                <w:szCs w:val="22"/>
                <w:lang w:val="uk-UA"/>
              </w:rPr>
              <w:t>,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FE4B35" w:rsidRPr="00F906D1" w:rsidTr="00D54F3B">
        <w:trPr>
          <w:trHeight w:val="106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4B35" w:rsidRPr="00EF740E" w:rsidRDefault="00FE4B35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</w:t>
            </w:r>
            <w:r w:rsidRPr="00C02F5D">
              <w:rPr>
                <w:sz w:val="22"/>
                <w:szCs w:val="22"/>
                <w:lang w:val="uk-UA"/>
              </w:rPr>
              <w:t xml:space="preserve"> фінансової підтримку </w:t>
            </w:r>
            <w:r>
              <w:rPr>
                <w:sz w:val="22"/>
                <w:szCs w:val="22"/>
                <w:lang w:val="uk-UA"/>
              </w:rPr>
              <w:t xml:space="preserve">Пологівській </w:t>
            </w:r>
            <w:r w:rsidRPr="00C02F5D">
              <w:rPr>
                <w:sz w:val="22"/>
                <w:szCs w:val="22"/>
                <w:lang w:val="uk-UA"/>
              </w:rPr>
              <w:t xml:space="preserve"> районній організації інвалідів війни та Збройних Сил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інвалідів війни та Збройних Сил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FE4B35" w:rsidRPr="00F906D1" w:rsidTr="00D54F3B">
        <w:trPr>
          <w:trHeight w:val="106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4B35" w:rsidRDefault="00FE4B35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«Ветерани АТО Пологівщини»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«Ветерани АТО Пологівщини»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B35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FE4B35" w:rsidRPr="00F906D1" w:rsidTr="00D54F3B">
        <w:trPr>
          <w:trHeight w:val="106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4B35" w:rsidRDefault="00FE4B35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B35" w:rsidRDefault="00FE4B35" w:rsidP="00AC50C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FE4B35" w:rsidRPr="00CE1EA7" w:rsidTr="00D54F3B">
        <w:trPr>
          <w:trHeight w:val="1063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4B35" w:rsidRDefault="00FE4B35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Управління соціального захисту населення райдержадміністрації, Пологівська районна організація Української спілки ветеранів Афганістану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B35" w:rsidRDefault="00FE4B35" w:rsidP="00AC50C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Default="00FE4B35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</w:tbl>
    <w:p w:rsidR="00FE4B35" w:rsidRDefault="00FE4B35" w:rsidP="000A43CA">
      <w:pPr>
        <w:rPr>
          <w:lang w:val="uk-UA"/>
        </w:rPr>
      </w:pPr>
    </w:p>
    <w:tbl>
      <w:tblPr>
        <w:tblW w:w="15763" w:type="dxa"/>
        <w:tblInd w:w="108" w:type="dxa"/>
        <w:tblLayout w:type="fixed"/>
        <w:tblLook w:val="0000"/>
      </w:tblPr>
      <w:tblGrid>
        <w:gridCol w:w="538"/>
        <w:gridCol w:w="3003"/>
        <w:gridCol w:w="2442"/>
        <w:gridCol w:w="850"/>
        <w:gridCol w:w="822"/>
        <w:gridCol w:w="567"/>
        <w:gridCol w:w="850"/>
        <w:gridCol w:w="851"/>
        <w:gridCol w:w="709"/>
        <w:gridCol w:w="850"/>
        <w:gridCol w:w="851"/>
        <w:gridCol w:w="708"/>
        <w:gridCol w:w="880"/>
        <w:gridCol w:w="821"/>
        <w:gridCol w:w="1021"/>
      </w:tblGrid>
      <w:tr w:rsidR="00FE4B35" w:rsidRPr="00EF740E" w:rsidTr="00D54F3B">
        <w:trPr>
          <w:cantSplit/>
          <w:trHeight w:val="71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160C9E" w:rsidRDefault="00FE4B35" w:rsidP="008F05E8">
            <w:pPr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№</w:t>
            </w:r>
          </w:p>
          <w:p w:rsidR="00FE4B35" w:rsidRPr="00160C9E" w:rsidRDefault="00FE4B35" w:rsidP="008F05E8">
            <w:pPr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з/п</w:t>
            </w: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160C9E" w:rsidRDefault="00FE4B35" w:rsidP="008F05E8">
            <w:pPr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Найменування заходів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160C9E" w:rsidRDefault="00FE4B35" w:rsidP="008F05E8">
            <w:pPr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Виконавці</w:t>
            </w:r>
          </w:p>
          <w:p w:rsidR="00FE4B35" w:rsidRPr="00160C9E" w:rsidRDefault="00FE4B35" w:rsidP="008F05E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160C9E" w:rsidRDefault="00FE4B35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2018</w:t>
            </w:r>
            <w:r w:rsidRPr="00160C9E">
              <w:rPr>
                <w:b/>
                <w:sz w:val="20"/>
                <w:szCs w:val="20"/>
                <w:lang w:val="uk-UA"/>
              </w:rPr>
              <w:t xml:space="preserve"> рік</w:t>
            </w:r>
          </w:p>
          <w:p w:rsidR="00FE4B35" w:rsidRPr="00160C9E" w:rsidRDefault="00FE4B35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(тис. грн.)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160C9E" w:rsidRDefault="00FE4B35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2019</w:t>
            </w:r>
            <w:r w:rsidRPr="00160C9E">
              <w:rPr>
                <w:b/>
                <w:sz w:val="20"/>
                <w:szCs w:val="20"/>
                <w:lang w:val="uk-UA"/>
              </w:rPr>
              <w:t xml:space="preserve"> рік</w:t>
            </w:r>
          </w:p>
          <w:p w:rsidR="00FE4B35" w:rsidRPr="00160C9E" w:rsidRDefault="00FE4B35" w:rsidP="008F05E8">
            <w:pPr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 xml:space="preserve">      ( тис. грн.)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160C9E" w:rsidRDefault="00FE4B35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  2020</w:t>
            </w:r>
            <w:r w:rsidRPr="00160C9E">
              <w:rPr>
                <w:b/>
                <w:sz w:val="20"/>
                <w:szCs w:val="20"/>
                <w:lang w:val="uk-UA"/>
              </w:rPr>
              <w:t xml:space="preserve"> рік  </w:t>
            </w:r>
          </w:p>
          <w:p w:rsidR="00FE4B35" w:rsidRPr="00160C9E" w:rsidRDefault="00FE4B35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( тис. грн.)</w:t>
            </w:r>
          </w:p>
        </w:tc>
        <w:tc>
          <w:tcPr>
            <w:tcW w:w="2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160C9E" w:rsidRDefault="00FE4B35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Загальний обсяг</w:t>
            </w:r>
          </w:p>
          <w:p w:rsidR="00FE4B35" w:rsidRPr="00160C9E" w:rsidRDefault="00FE4B35" w:rsidP="008F05E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фінансування</w:t>
            </w:r>
          </w:p>
          <w:p w:rsidR="00FE4B35" w:rsidRPr="00160C9E" w:rsidRDefault="00FE4B35" w:rsidP="008F05E8">
            <w:pPr>
              <w:jc w:val="center"/>
              <w:rPr>
                <w:sz w:val="20"/>
                <w:szCs w:val="20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(тис. грн.)</w:t>
            </w:r>
          </w:p>
        </w:tc>
      </w:tr>
      <w:tr w:rsidR="00FE4B35" w:rsidRPr="00581C1F" w:rsidTr="00D54F3B">
        <w:trPr>
          <w:cantSplit/>
          <w:trHeight w:val="1605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160C9E" w:rsidRDefault="00FE4B35" w:rsidP="00EE5C1A">
            <w:pPr>
              <w:snapToGrid w:val="0"/>
              <w:rPr>
                <w:sz w:val="20"/>
                <w:szCs w:val="20"/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160C9E" w:rsidRDefault="00FE4B35" w:rsidP="00EE5C1A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160C9E" w:rsidRDefault="00FE4B35" w:rsidP="00EE5C1A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Pr="00160C9E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Pr="00160C9E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Pr="00160C9E" w:rsidRDefault="00FE4B35" w:rsidP="00EE5C1A">
            <w:pPr>
              <w:ind w:left="113" w:right="113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Pr="00160C9E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Pr="00160C9E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Pr="00160C9E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Pr="00160C9E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Pr="00160C9E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Субвенція в</w:t>
            </w:r>
          </w:p>
          <w:p w:rsidR="00FE4B35" w:rsidRPr="00160C9E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Pr="00160C9E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FE4B35" w:rsidRPr="00160C9E" w:rsidRDefault="00FE4B35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FE4B35" w:rsidRPr="00AB40F6" w:rsidRDefault="00FE4B35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E4B35" w:rsidRPr="00160C9E" w:rsidRDefault="00FE4B35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160C9E">
              <w:rPr>
                <w:b/>
                <w:sz w:val="20"/>
                <w:szCs w:val="20"/>
                <w:lang w:val="uk-UA"/>
              </w:rPr>
              <w:t>Інші субвенції місцевих ра</w:t>
            </w: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FE4B35" w:rsidTr="00D54F3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4B35" w:rsidRPr="00160C9E" w:rsidRDefault="00FE4B35" w:rsidP="00EE5C1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  <w:r w:rsidRPr="00160C9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160C9E" w:rsidRDefault="00FE4B35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Проводити заходи для ветеранів, інвалідів,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FE4B35" w:rsidRPr="00160C9E" w:rsidRDefault="00FE4B35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вшанування пам’яті загиблих в Афганістані та інших локальних війнах;</w:t>
            </w:r>
          </w:p>
          <w:p w:rsidR="00FE4B35" w:rsidRPr="00160C9E" w:rsidRDefault="00FE4B35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захисника Вітчизни;</w:t>
            </w:r>
          </w:p>
          <w:p w:rsidR="00FE4B35" w:rsidRPr="00160C9E" w:rsidRDefault="00FE4B35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Дня пам</w:t>
            </w:r>
            <w:r w:rsidRPr="00160C9E">
              <w:rPr>
                <w:sz w:val="20"/>
                <w:szCs w:val="20"/>
              </w:rPr>
              <w:t>’</w:t>
            </w:r>
            <w:r w:rsidRPr="00160C9E">
              <w:rPr>
                <w:sz w:val="20"/>
                <w:szCs w:val="20"/>
                <w:lang w:val="uk-UA"/>
              </w:rPr>
              <w:t>яті Чорнобильської катастрофи;</w:t>
            </w:r>
          </w:p>
          <w:p w:rsidR="00FE4B35" w:rsidRPr="00160C9E" w:rsidRDefault="00FE4B35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 відзначення Дня Перемоги в Великій Вітчизняній війні 1941-1945 років;</w:t>
            </w:r>
          </w:p>
          <w:p w:rsidR="00FE4B35" w:rsidRPr="00160C9E" w:rsidRDefault="00FE4B35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скорботи і вшанування пам’яті жертв війни в Україні;</w:t>
            </w:r>
          </w:p>
          <w:p w:rsidR="00FE4B35" w:rsidRPr="00160C9E" w:rsidRDefault="00FE4B35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з відзначення Дня визволення міста та району від фашистських загарбників; </w:t>
            </w:r>
          </w:p>
          <w:p w:rsidR="00FE4B35" w:rsidRPr="00160C9E" w:rsidRDefault="00FE4B35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Міжнародного Дня громадян похилого віку та Дня ветерана;</w:t>
            </w:r>
          </w:p>
          <w:p w:rsidR="00FE4B35" w:rsidRPr="00160C9E" w:rsidRDefault="00FE4B35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визволення України від  фашистських загарбників;</w:t>
            </w:r>
          </w:p>
          <w:p w:rsidR="00FE4B35" w:rsidRPr="00160C9E" w:rsidRDefault="00FE4B35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Міжнародного Дня інвалідів;</w:t>
            </w:r>
          </w:p>
          <w:p w:rsidR="00FE4B35" w:rsidRPr="00160C9E" w:rsidRDefault="00FE4B35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вшанування учасників ліквідації наслідків аварії на Чорнобильській АЕС;</w:t>
            </w:r>
          </w:p>
          <w:p w:rsidR="00FE4B35" w:rsidRPr="00160C9E" w:rsidRDefault="00FE4B35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Збройних Сил України;</w:t>
            </w:r>
          </w:p>
          <w:p w:rsidR="00FE4B35" w:rsidRPr="00160C9E" w:rsidRDefault="00FE4B35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Свята Миколая та Новорічних свят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160C9E" w:rsidRDefault="00FE4B35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Управління  соціального захисту населення райдержадміністрації,</w:t>
            </w:r>
          </w:p>
          <w:p w:rsidR="00FE4B35" w:rsidRPr="00160C9E" w:rsidRDefault="00FE4B35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КУ «Територіальний центр соціального обслуговування</w:t>
            </w:r>
          </w:p>
          <w:p w:rsidR="00FE4B35" w:rsidRPr="00160C9E" w:rsidRDefault="00FE4B35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A0765A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A0765A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A0765A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A0765A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A0765A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A0765A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A0765A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A0765A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A0765A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A0765A" w:rsidRDefault="00FE4B35" w:rsidP="00EE5C1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FE4B35" w:rsidRPr="00A0765A" w:rsidRDefault="00FE4B35" w:rsidP="00A0765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240,0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Pr="00A0765A" w:rsidRDefault="00FE4B35" w:rsidP="00EE5C1A">
            <w:pPr>
              <w:jc w:val="center"/>
              <w:rPr>
                <w:b/>
                <w:sz w:val="22"/>
                <w:szCs w:val="22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A0765A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FE4B35" w:rsidRDefault="00FE4B35"/>
    <w:p w:rsidR="00FE4B35" w:rsidRDefault="00FE4B35">
      <w:r>
        <w:br w:type="page"/>
      </w:r>
    </w:p>
    <w:p w:rsidR="00FE4B35" w:rsidRDefault="00FE4B35"/>
    <w:tbl>
      <w:tblPr>
        <w:tblW w:w="15905" w:type="dxa"/>
        <w:tblInd w:w="108" w:type="dxa"/>
        <w:tblLayout w:type="fixed"/>
        <w:tblLook w:val="0000"/>
      </w:tblPr>
      <w:tblGrid>
        <w:gridCol w:w="538"/>
        <w:gridCol w:w="3003"/>
        <w:gridCol w:w="2442"/>
        <w:gridCol w:w="850"/>
        <w:gridCol w:w="822"/>
        <w:gridCol w:w="567"/>
        <w:gridCol w:w="850"/>
        <w:gridCol w:w="851"/>
        <w:gridCol w:w="709"/>
        <w:gridCol w:w="850"/>
        <w:gridCol w:w="851"/>
        <w:gridCol w:w="708"/>
        <w:gridCol w:w="880"/>
        <w:gridCol w:w="821"/>
        <w:gridCol w:w="1163"/>
      </w:tblGrid>
      <w:tr w:rsidR="00FE4B35" w:rsidRPr="00EF740E" w:rsidTr="00D54F3B">
        <w:trPr>
          <w:cantSplit/>
          <w:trHeight w:val="54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FE4B35" w:rsidRPr="00EF740E" w:rsidRDefault="00FE4B35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2018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FE4B35" w:rsidRPr="00EF740E" w:rsidRDefault="00FE4B35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 2020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  </w:t>
            </w:r>
          </w:p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FE4B35" w:rsidRPr="00EF740E" w:rsidRDefault="00FE4B35" w:rsidP="008F05E8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FE4B35" w:rsidRPr="00581C1F" w:rsidTr="00D54F3B">
        <w:trPr>
          <w:cantSplit/>
          <w:trHeight w:val="1782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FE4B35" w:rsidRPr="00581C1F" w:rsidRDefault="00FE4B35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FE4B35" w:rsidRPr="00AB40F6" w:rsidRDefault="00FE4B35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Інші субвенції</w:t>
            </w:r>
          </w:p>
          <w:p w:rsidR="00FE4B35" w:rsidRPr="00581C1F" w:rsidRDefault="00FE4B35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місцевих ра</w:t>
            </w: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FE4B35" w:rsidTr="00D54F3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4B35" w:rsidRPr="00EF740E" w:rsidRDefault="00FE4B35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                         (надання соціальних послуг)» Пологівської районної ради Запорізької області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300,0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FE4B35" w:rsidRPr="00EF740E" w:rsidTr="00D54F3B">
        <w:trPr>
          <w:cantSplit/>
          <w:trHeight w:val="54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FE4B35" w:rsidRPr="00EF740E" w:rsidRDefault="00FE4B35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FE4B35" w:rsidRPr="00EF740E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2018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FE4B35" w:rsidRPr="00EF740E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FE4B35" w:rsidRPr="00EF740E" w:rsidRDefault="00FE4B35" w:rsidP="00EE5C1A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 2020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  </w:t>
            </w:r>
          </w:p>
          <w:p w:rsidR="00FE4B35" w:rsidRPr="00EF740E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8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EF740E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FE4B35" w:rsidRPr="00EF740E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FE4B35" w:rsidRPr="00EF740E" w:rsidRDefault="00FE4B35" w:rsidP="00EE5C1A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FE4B35" w:rsidRPr="00581C1F" w:rsidTr="00D54F3B">
        <w:trPr>
          <w:cantSplit/>
          <w:trHeight w:val="1786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FE4B35" w:rsidRPr="00581C1F" w:rsidRDefault="00FE4B35" w:rsidP="00EE5C1A">
            <w:pPr>
              <w:ind w:left="113" w:right="113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FE4B35" w:rsidRPr="00AB40F6" w:rsidRDefault="00FE4B35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E4B35" w:rsidRPr="00581C1F" w:rsidRDefault="00FE4B35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Інші субвенції місцевих ра</w:t>
            </w: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FE4B35" w:rsidTr="00D54F3B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4B35" w:rsidRPr="00EF740E" w:rsidRDefault="00FE4B35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4B35" w:rsidRPr="002F1934" w:rsidRDefault="00FE4B35" w:rsidP="00EE5C1A">
            <w:pPr>
              <w:jc w:val="both"/>
              <w:rPr>
                <w:lang w:val="uk-UA"/>
              </w:rPr>
            </w:pPr>
            <w:r w:rsidRPr="002F1934">
              <w:rPr>
                <w:lang w:val="uk-UA"/>
              </w:rPr>
              <w:t>Надавати фінансову допомогу членам районної організації Української спілки ветеранів України 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FE4B35" w:rsidRDefault="00FE4B35" w:rsidP="000A43CA"/>
    <w:p w:rsidR="00FE4B35" w:rsidRDefault="00FE4B35" w:rsidP="000A43CA">
      <w:r>
        <w:br w:type="page"/>
      </w:r>
    </w:p>
    <w:tbl>
      <w:tblPr>
        <w:tblW w:w="16013" w:type="dxa"/>
        <w:jc w:val="center"/>
        <w:tblLayout w:type="fixed"/>
        <w:tblLook w:val="0000"/>
      </w:tblPr>
      <w:tblGrid>
        <w:gridCol w:w="562"/>
        <w:gridCol w:w="2700"/>
        <w:gridCol w:w="2687"/>
        <w:gridCol w:w="718"/>
        <w:gridCol w:w="841"/>
        <w:gridCol w:w="567"/>
        <w:gridCol w:w="718"/>
        <w:gridCol w:w="851"/>
        <w:gridCol w:w="709"/>
        <w:gridCol w:w="982"/>
        <w:gridCol w:w="851"/>
        <w:gridCol w:w="850"/>
        <w:gridCol w:w="851"/>
        <w:gridCol w:w="992"/>
        <w:gridCol w:w="1134"/>
      </w:tblGrid>
      <w:tr w:rsidR="00FE4B35" w:rsidRPr="00EF740E" w:rsidTr="00A0025C">
        <w:trPr>
          <w:cantSplit/>
          <w:trHeight w:val="985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FE4B35" w:rsidRPr="00EF740E" w:rsidRDefault="00FE4B35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2015 рік</w:t>
            </w:r>
          </w:p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2016 рік</w:t>
            </w:r>
          </w:p>
          <w:p w:rsidR="00FE4B35" w:rsidRPr="00EF740E" w:rsidRDefault="00FE4B35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2017 рік  </w:t>
            </w:r>
          </w:p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EF740E" w:rsidRDefault="00FE4B35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FE4B35" w:rsidRPr="00EF740E" w:rsidRDefault="00FE4B35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FE4B35" w:rsidRPr="00EF740E" w:rsidRDefault="00FE4B35" w:rsidP="00F70F65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FE4B35" w:rsidRPr="00581C1F" w:rsidTr="00C958B6">
        <w:trPr>
          <w:cantSplit/>
          <w:trHeight w:val="1928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FE4B35" w:rsidRDefault="00FE4B35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FE4B35" w:rsidRPr="00581C1F" w:rsidRDefault="00FE4B35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E4B35" w:rsidRPr="00AB40F6" w:rsidRDefault="00FE4B35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E4B35" w:rsidRPr="00581C1F" w:rsidRDefault="00FE4B35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Інші субвенції місцевих ра</w:t>
            </w: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FE4B35" w:rsidTr="00C958B6">
        <w:trPr>
          <w:trHeight w:val="222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4B35" w:rsidRPr="00EF740E" w:rsidRDefault="00FE4B35" w:rsidP="00AE69F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</w:t>
            </w:r>
            <w:r>
              <w:rPr>
                <w:sz w:val="22"/>
                <w:szCs w:val="22"/>
                <w:lang w:val="uk-UA"/>
              </w:rPr>
              <w:t xml:space="preserve"> фінансувати</w:t>
            </w:r>
            <w:r w:rsidRPr="00C02F5D">
              <w:rPr>
                <w:sz w:val="22"/>
                <w:szCs w:val="22"/>
                <w:lang w:val="uk-UA"/>
              </w:rPr>
              <w:t xml:space="preserve">: 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665279" w:rsidRDefault="00FE4B35" w:rsidP="00EE5C1A">
            <w:pPr>
              <w:rPr>
                <w:lang w:val="uk-UA"/>
              </w:rPr>
            </w:pPr>
            <w:r>
              <w:rPr>
                <w:lang w:val="uk-UA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E4B35" w:rsidRPr="00665279" w:rsidRDefault="00FE4B35" w:rsidP="00EE5C1A">
            <w:r w:rsidRPr="0066527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E4B35" w:rsidRPr="00665279" w:rsidRDefault="00FE4B35" w:rsidP="00EE5C1A">
            <w:r w:rsidRPr="00665279">
              <w:t>0,0</w:t>
            </w:r>
          </w:p>
        </w:tc>
      </w:tr>
      <w:tr w:rsidR="00FE4B35" w:rsidTr="00C958B6">
        <w:trPr>
          <w:trHeight w:val="1262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FE4B35" w:rsidRPr="00EF740E" w:rsidRDefault="00FE4B35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за рахунок коштів загального фонду:</w:t>
            </w:r>
          </w:p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-ритуальні послуги, транспортні послуги;</w:t>
            </w:r>
          </w:p>
        </w:tc>
        <w:tc>
          <w:tcPr>
            <w:tcW w:w="2687" w:type="dxa"/>
            <w:vMerge/>
            <w:tcBorders>
              <w:left w:val="single" w:sz="4" w:space="0" w:color="000000"/>
            </w:tcBorders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FE4B35" w:rsidRPr="002F1934" w:rsidTr="00C958B6">
        <w:trPr>
          <w:trHeight w:val="950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FE4B35" w:rsidRPr="00EF740E" w:rsidRDefault="00FE4B35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предметів одягу, взуття, засобів гігієни  та  спальних мішків</w:t>
            </w:r>
            <w:r>
              <w:rPr>
                <w:sz w:val="22"/>
                <w:szCs w:val="22"/>
                <w:lang w:val="uk-UA"/>
              </w:rPr>
              <w:t>, ліхтарів, тощо</w:t>
            </w:r>
            <w:r w:rsidRPr="00C02F5D">
              <w:rPr>
                <w:sz w:val="22"/>
                <w:szCs w:val="22"/>
                <w:lang w:val="uk-UA"/>
              </w:rPr>
              <w:t>;</w:t>
            </w:r>
          </w:p>
        </w:tc>
        <w:tc>
          <w:tcPr>
            <w:tcW w:w="2687" w:type="dxa"/>
            <w:vMerge/>
            <w:tcBorders>
              <w:left w:val="single" w:sz="4" w:space="0" w:color="000000"/>
            </w:tcBorders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FE4B35" w:rsidRPr="002F1934" w:rsidTr="00C958B6">
        <w:trPr>
          <w:trHeight w:val="607"/>
          <w:jc w:val="center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4B35" w:rsidRPr="00EF740E" w:rsidRDefault="00FE4B35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медикаментів та перев’язувального матеріалу;</w:t>
            </w:r>
          </w:p>
        </w:tc>
        <w:tc>
          <w:tcPr>
            <w:tcW w:w="268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E4B35" w:rsidRPr="00C02F5D" w:rsidRDefault="00FE4B35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C02F5D" w:rsidRDefault="00FE4B35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E4B35" w:rsidRPr="00581C1F" w:rsidRDefault="00FE4B35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FE4B35" w:rsidRDefault="00FE4B35">
      <w:r>
        <w:br w:type="page"/>
      </w:r>
    </w:p>
    <w:tbl>
      <w:tblPr>
        <w:tblW w:w="15763" w:type="dxa"/>
        <w:tblInd w:w="108" w:type="dxa"/>
        <w:tblLayout w:type="fixed"/>
        <w:tblLook w:val="0000"/>
      </w:tblPr>
      <w:tblGrid>
        <w:gridCol w:w="538"/>
        <w:gridCol w:w="29"/>
        <w:gridCol w:w="2974"/>
        <w:gridCol w:w="2300"/>
        <w:gridCol w:w="992"/>
        <w:gridCol w:w="822"/>
        <w:gridCol w:w="596"/>
        <w:gridCol w:w="850"/>
        <w:gridCol w:w="822"/>
        <w:gridCol w:w="709"/>
        <w:gridCol w:w="850"/>
        <w:gridCol w:w="851"/>
        <w:gridCol w:w="879"/>
        <w:gridCol w:w="850"/>
        <w:gridCol w:w="851"/>
        <w:gridCol w:w="850"/>
      </w:tblGrid>
      <w:tr w:rsidR="00FE4B35" w:rsidRPr="00EF740E" w:rsidTr="00523479">
        <w:trPr>
          <w:cantSplit/>
          <w:trHeight w:val="54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FE4B35" w:rsidRPr="00EF740E" w:rsidRDefault="00FE4B35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2018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3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FE4B35" w:rsidRPr="00EF740E" w:rsidRDefault="00FE4B35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 2020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  </w:t>
            </w:r>
          </w:p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FE4B35" w:rsidRPr="00EF740E" w:rsidRDefault="00FE4B35" w:rsidP="008F05E8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FE4B35" w:rsidRPr="00581C1F" w:rsidTr="00523479">
        <w:trPr>
          <w:cantSplit/>
          <w:trHeight w:val="1942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A0765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A0765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A0765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FE4B35" w:rsidRPr="00581C1F" w:rsidRDefault="00FE4B35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FE4B35" w:rsidRPr="00AB40F6" w:rsidRDefault="00FE4B35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E4B35" w:rsidRPr="00581C1F" w:rsidRDefault="00FE4B35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Інші субвенції місцевих ра</w:t>
            </w:r>
            <w:r>
              <w:rPr>
                <w:b/>
                <w:sz w:val="20"/>
                <w:szCs w:val="20"/>
                <w:lang w:val="uk-UA"/>
              </w:rPr>
              <w:t>д</w:t>
            </w:r>
          </w:p>
        </w:tc>
      </w:tr>
      <w:tr w:rsidR="00FE4B35" w:rsidRPr="0068062A" w:rsidTr="00523479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FE4B35" w:rsidRPr="00EF740E" w:rsidRDefault="00FE4B35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0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Pr="00C02F5D" w:rsidRDefault="00FE4B35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виплати грошової компенсації фізичним особам, які надають соціальні послуги громадянам похилого віку, інвалідам, дітям – інвалідам, хворим, які не здатні до самообслуговування і потребують сторонньої допомоги.</w:t>
            </w:r>
          </w:p>
          <w:p w:rsidR="00FE4B35" w:rsidRPr="00C02F5D" w:rsidRDefault="00FE4B35" w:rsidP="00A0765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FE4B35" w:rsidRDefault="00FE4B35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  <w:p w:rsidR="00FE4B35" w:rsidRPr="00C02F5D" w:rsidRDefault="00FE4B35" w:rsidP="00A0765A">
            <w:pPr>
              <w:snapToGrid w:val="0"/>
              <w:rPr>
                <w:sz w:val="22"/>
                <w:szCs w:val="22"/>
                <w:lang w:val="uk-U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581C1F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1950,0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Pr="00581C1F" w:rsidRDefault="00FE4B35" w:rsidP="00D54F3B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581C1F" w:rsidRDefault="00FE4B35" w:rsidP="00A0765A">
            <w:pPr>
              <w:snapToGrid w:val="0"/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FE4B35" w:rsidRPr="007E3776" w:rsidTr="00523479">
        <w:trPr>
          <w:trHeight w:val="1568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B35" w:rsidRPr="00C02F5D" w:rsidRDefault="00FE4B35" w:rsidP="008D3EA9">
            <w:pPr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3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відшкодування витрат підприємствам зв’язку   за надані послуги  пільговим категоріям населення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F813D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581C1F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Pr="00581C1F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581C1F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FE4B35" w:rsidRDefault="00FE4B35" w:rsidP="000A43CA"/>
    <w:p w:rsidR="00FE4B35" w:rsidRDefault="00FE4B35" w:rsidP="000A43CA"/>
    <w:p w:rsidR="00FE4B35" w:rsidRDefault="00FE4B35" w:rsidP="000A43CA">
      <w:r>
        <w:br w:type="page"/>
      </w:r>
    </w:p>
    <w:tbl>
      <w:tblPr>
        <w:tblW w:w="15763" w:type="dxa"/>
        <w:tblInd w:w="108" w:type="dxa"/>
        <w:tblLayout w:type="fixed"/>
        <w:tblLook w:val="0000"/>
      </w:tblPr>
      <w:tblGrid>
        <w:gridCol w:w="538"/>
        <w:gridCol w:w="29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FE4B35" w:rsidRPr="00EF740E" w:rsidTr="00523479">
        <w:trPr>
          <w:cantSplit/>
          <w:trHeight w:val="543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FE4B35" w:rsidRPr="00EF740E" w:rsidRDefault="00FE4B35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FE4B35" w:rsidRPr="00EF740E" w:rsidRDefault="00FE4B35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2018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FE4B35" w:rsidRPr="00EF740E" w:rsidRDefault="00FE4B35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 2020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  </w:t>
            </w:r>
          </w:p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FE4B35" w:rsidRPr="00EF740E" w:rsidRDefault="00FE4B35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FE4B35" w:rsidRPr="00EF740E" w:rsidRDefault="00FE4B35" w:rsidP="008F05E8">
            <w:pPr>
              <w:jc w:val="center"/>
              <w:rPr>
                <w:sz w:val="22"/>
                <w:szCs w:val="22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FE4B35" w:rsidRPr="00581C1F" w:rsidTr="00523479">
        <w:trPr>
          <w:cantSplit/>
          <w:trHeight w:val="1837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A0765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30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A0765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A0765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сільської ради </w:t>
            </w:r>
          </w:p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Субвенція Воскресенської  сільської ради 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FE4B35" w:rsidRDefault="00FE4B35" w:rsidP="00A0765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FE4B35" w:rsidRPr="00581C1F" w:rsidRDefault="00FE4B35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FE4B35" w:rsidRPr="00AB40F6" w:rsidRDefault="00FE4B35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FE4B35" w:rsidRPr="00581C1F" w:rsidRDefault="00FE4B35" w:rsidP="00A0765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 xml:space="preserve">Інші субвенції місцевих </w:t>
            </w:r>
            <w:r>
              <w:rPr>
                <w:b/>
                <w:sz w:val="20"/>
                <w:szCs w:val="20"/>
                <w:lang w:val="uk-UA"/>
              </w:rPr>
              <w:t>рад</w:t>
            </w:r>
          </w:p>
        </w:tc>
      </w:tr>
      <w:tr w:rsidR="00FE4B35" w:rsidRPr="007E3776" w:rsidTr="00523479">
        <w:trPr>
          <w:trHeight w:val="1665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B35" w:rsidRPr="00C02F5D" w:rsidRDefault="00FE4B35" w:rsidP="008D3EA9">
            <w:pPr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4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Здійснювати відшкодування  витрат</w:t>
            </w:r>
            <w:r w:rsidRPr="00C02F5D">
              <w:rPr>
                <w:sz w:val="22"/>
                <w:szCs w:val="22"/>
                <w:lang w:val="uk-UA"/>
              </w:rPr>
              <w:t xml:space="preserve"> за пільговий проїзд окремих категорій громадян залізничним транспортом загального користування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Pr="00581C1F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E4B35" w:rsidRPr="00581C1F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581C1F" w:rsidRDefault="00FE4B35" w:rsidP="00A0765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FE4B35" w:rsidRPr="007E3776" w:rsidTr="00523479">
        <w:trPr>
          <w:trHeight w:val="1665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B35" w:rsidRPr="00C02F5D" w:rsidRDefault="00FE4B35" w:rsidP="00CE22E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E4B35" w:rsidRDefault="00FE4B35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F813D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E4B35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4B35" w:rsidRDefault="00FE4B35" w:rsidP="0052347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4B35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E4B35" w:rsidRPr="00581C1F" w:rsidRDefault="00FE4B35" w:rsidP="00A0765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FE4B35" w:rsidRPr="0068062A" w:rsidTr="00523479">
        <w:tc>
          <w:tcPr>
            <w:tcW w:w="584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FE4B35" w:rsidRPr="00C02F5D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FE4B35" w:rsidRPr="00C02F5D" w:rsidRDefault="00FE4B35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Разом</w:t>
            </w:r>
          </w:p>
          <w:p w:rsidR="00FE4B35" w:rsidRPr="00C02F5D" w:rsidRDefault="00FE4B35" w:rsidP="00A0765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FE4B35" w:rsidRPr="00C02F5D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E4B35" w:rsidRPr="00C02F5D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FE4B35" w:rsidRPr="00C02F5D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E4B35" w:rsidRPr="00C02F5D" w:rsidRDefault="00FE4B35" w:rsidP="00F813D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4693,1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FE4B35" w:rsidRPr="00C02F5D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FE4B35" w:rsidRPr="00C02F5D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FE4B35" w:rsidRPr="00C02F5D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FE4B35" w:rsidRPr="00C02F5D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FE4B35" w:rsidRPr="00C02F5D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E4B35" w:rsidRPr="00581C1F" w:rsidRDefault="00FE4B35" w:rsidP="00F813D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14079,3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4B35" w:rsidRPr="00581C1F" w:rsidRDefault="00FE4B35" w:rsidP="00F813D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2385,0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4B35" w:rsidRPr="00581C1F" w:rsidRDefault="00FE4B35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FE4B35" w:rsidRDefault="00FE4B35" w:rsidP="000A43CA">
      <w:pPr>
        <w:rPr>
          <w:sz w:val="28"/>
          <w:szCs w:val="28"/>
          <w:lang w:val="uk-UA"/>
        </w:rPr>
      </w:pPr>
    </w:p>
    <w:p w:rsidR="00FE4B35" w:rsidRDefault="00FE4B35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</w:t>
      </w:r>
    </w:p>
    <w:p w:rsidR="00FE4B35" w:rsidRDefault="00FE4B35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населення </w:t>
      </w:r>
    </w:p>
    <w:p w:rsidR="00FE4B35" w:rsidRDefault="00FE4B35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  <w:lang w:val="uk-UA"/>
        </w:rPr>
        <w:tab/>
        <w:t xml:space="preserve">                                                                                                                                                    О.А.Семененко</w:t>
      </w:r>
      <w:r>
        <w:rPr>
          <w:lang w:val="uk-UA"/>
        </w:rPr>
        <w:t xml:space="preserve">                                                       </w:t>
      </w:r>
    </w:p>
    <w:sectPr w:rsidR="00FE4B35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B35" w:rsidRDefault="00FE4B35" w:rsidP="003770D8">
      <w:r>
        <w:separator/>
      </w:r>
    </w:p>
  </w:endnote>
  <w:endnote w:type="continuationSeparator" w:id="0">
    <w:p w:rsidR="00FE4B35" w:rsidRDefault="00FE4B35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B35" w:rsidRDefault="00FE4B35" w:rsidP="003770D8">
      <w:r>
        <w:separator/>
      </w:r>
    </w:p>
  </w:footnote>
  <w:footnote w:type="continuationSeparator" w:id="0">
    <w:p w:rsidR="00FE4B35" w:rsidRDefault="00FE4B35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4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2"/>
  </w:num>
  <w:num w:numId="5">
    <w:abstractNumId w:val="12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  <w:num w:numId="11">
    <w:abstractNumId w:val="4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10874"/>
    <w:rsid w:val="0003285C"/>
    <w:rsid w:val="00037CA9"/>
    <w:rsid w:val="00061ED6"/>
    <w:rsid w:val="000659B6"/>
    <w:rsid w:val="000765E5"/>
    <w:rsid w:val="00094F0B"/>
    <w:rsid w:val="00097758"/>
    <w:rsid w:val="000A194D"/>
    <w:rsid w:val="000A43CA"/>
    <w:rsid w:val="000C02BC"/>
    <w:rsid w:val="000E04C0"/>
    <w:rsid w:val="000E0518"/>
    <w:rsid w:val="000E14A2"/>
    <w:rsid w:val="000E2894"/>
    <w:rsid w:val="000E5DCB"/>
    <w:rsid w:val="0010208E"/>
    <w:rsid w:val="00112B90"/>
    <w:rsid w:val="0015402E"/>
    <w:rsid w:val="00160C9E"/>
    <w:rsid w:val="00166DB3"/>
    <w:rsid w:val="00171BA8"/>
    <w:rsid w:val="00181C17"/>
    <w:rsid w:val="0018263C"/>
    <w:rsid w:val="0018300B"/>
    <w:rsid w:val="00197AEF"/>
    <w:rsid w:val="001A16CD"/>
    <w:rsid w:val="001B3292"/>
    <w:rsid w:val="001B73B3"/>
    <w:rsid w:val="001E2BD5"/>
    <w:rsid w:val="001F022D"/>
    <w:rsid w:val="001F30EB"/>
    <w:rsid w:val="00207A9C"/>
    <w:rsid w:val="00214FAD"/>
    <w:rsid w:val="00223190"/>
    <w:rsid w:val="00230882"/>
    <w:rsid w:val="002345AC"/>
    <w:rsid w:val="00241E5B"/>
    <w:rsid w:val="00246B74"/>
    <w:rsid w:val="00266F34"/>
    <w:rsid w:val="0027027B"/>
    <w:rsid w:val="0027066F"/>
    <w:rsid w:val="00273D47"/>
    <w:rsid w:val="00280AAA"/>
    <w:rsid w:val="00282AE3"/>
    <w:rsid w:val="00287573"/>
    <w:rsid w:val="002A1048"/>
    <w:rsid w:val="002D123C"/>
    <w:rsid w:val="002D5B86"/>
    <w:rsid w:val="002E01FD"/>
    <w:rsid w:val="002F1934"/>
    <w:rsid w:val="003013E3"/>
    <w:rsid w:val="0030367C"/>
    <w:rsid w:val="00305B4D"/>
    <w:rsid w:val="0031563B"/>
    <w:rsid w:val="00321A73"/>
    <w:rsid w:val="00335975"/>
    <w:rsid w:val="00351F96"/>
    <w:rsid w:val="00353B3B"/>
    <w:rsid w:val="00366A2A"/>
    <w:rsid w:val="00370E7A"/>
    <w:rsid w:val="003770D8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D4DD4"/>
    <w:rsid w:val="003E1AF4"/>
    <w:rsid w:val="003E5C9C"/>
    <w:rsid w:val="003F542B"/>
    <w:rsid w:val="00410042"/>
    <w:rsid w:val="00421EFB"/>
    <w:rsid w:val="004340A7"/>
    <w:rsid w:val="00442787"/>
    <w:rsid w:val="00444383"/>
    <w:rsid w:val="00445E0A"/>
    <w:rsid w:val="0045298F"/>
    <w:rsid w:val="00454488"/>
    <w:rsid w:val="004562CD"/>
    <w:rsid w:val="00477343"/>
    <w:rsid w:val="00484FE7"/>
    <w:rsid w:val="0049164F"/>
    <w:rsid w:val="00492737"/>
    <w:rsid w:val="00494D29"/>
    <w:rsid w:val="004F333A"/>
    <w:rsid w:val="0050094B"/>
    <w:rsid w:val="00501BFA"/>
    <w:rsid w:val="00507D70"/>
    <w:rsid w:val="00512153"/>
    <w:rsid w:val="00523479"/>
    <w:rsid w:val="00526CCF"/>
    <w:rsid w:val="00526EBE"/>
    <w:rsid w:val="00534A8F"/>
    <w:rsid w:val="0053742E"/>
    <w:rsid w:val="00541FF4"/>
    <w:rsid w:val="00554169"/>
    <w:rsid w:val="00563502"/>
    <w:rsid w:val="00581C1F"/>
    <w:rsid w:val="00594C97"/>
    <w:rsid w:val="005A1B3A"/>
    <w:rsid w:val="005B0C85"/>
    <w:rsid w:val="005B737E"/>
    <w:rsid w:val="005C2C0D"/>
    <w:rsid w:val="005D69FA"/>
    <w:rsid w:val="005E7517"/>
    <w:rsid w:val="005F5EBB"/>
    <w:rsid w:val="00614989"/>
    <w:rsid w:val="006258E6"/>
    <w:rsid w:val="00630C8F"/>
    <w:rsid w:val="00635D6C"/>
    <w:rsid w:val="006416D2"/>
    <w:rsid w:val="006477E9"/>
    <w:rsid w:val="006510B3"/>
    <w:rsid w:val="00665279"/>
    <w:rsid w:val="00672887"/>
    <w:rsid w:val="0068062A"/>
    <w:rsid w:val="0068239C"/>
    <w:rsid w:val="006952BB"/>
    <w:rsid w:val="006958DF"/>
    <w:rsid w:val="006D0797"/>
    <w:rsid w:val="006D7890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16B58"/>
    <w:rsid w:val="00727E2B"/>
    <w:rsid w:val="0073471D"/>
    <w:rsid w:val="007520B3"/>
    <w:rsid w:val="0075582B"/>
    <w:rsid w:val="00764ED1"/>
    <w:rsid w:val="00766A9B"/>
    <w:rsid w:val="0077289A"/>
    <w:rsid w:val="007B2588"/>
    <w:rsid w:val="007C1CC7"/>
    <w:rsid w:val="007D6157"/>
    <w:rsid w:val="007E3776"/>
    <w:rsid w:val="007E7908"/>
    <w:rsid w:val="00803127"/>
    <w:rsid w:val="00807430"/>
    <w:rsid w:val="00812576"/>
    <w:rsid w:val="008264A8"/>
    <w:rsid w:val="0083447B"/>
    <w:rsid w:val="00834F20"/>
    <w:rsid w:val="00835EEC"/>
    <w:rsid w:val="00836A99"/>
    <w:rsid w:val="00851686"/>
    <w:rsid w:val="00862795"/>
    <w:rsid w:val="008711CF"/>
    <w:rsid w:val="00873112"/>
    <w:rsid w:val="00874E07"/>
    <w:rsid w:val="00882C27"/>
    <w:rsid w:val="00896FE0"/>
    <w:rsid w:val="008B2DA5"/>
    <w:rsid w:val="008B47D5"/>
    <w:rsid w:val="008B5DE6"/>
    <w:rsid w:val="008D3EA9"/>
    <w:rsid w:val="008F05E8"/>
    <w:rsid w:val="008F1654"/>
    <w:rsid w:val="008F6732"/>
    <w:rsid w:val="009143B1"/>
    <w:rsid w:val="00915C15"/>
    <w:rsid w:val="009269D5"/>
    <w:rsid w:val="009355EC"/>
    <w:rsid w:val="009402CB"/>
    <w:rsid w:val="00946596"/>
    <w:rsid w:val="00962579"/>
    <w:rsid w:val="00974D2F"/>
    <w:rsid w:val="0099637E"/>
    <w:rsid w:val="0099661A"/>
    <w:rsid w:val="009A5A16"/>
    <w:rsid w:val="009B4BFD"/>
    <w:rsid w:val="009B6758"/>
    <w:rsid w:val="00A0025C"/>
    <w:rsid w:val="00A0765A"/>
    <w:rsid w:val="00A2136C"/>
    <w:rsid w:val="00A2317D"/>
    <w:rsid w:val="00A23650"/>
    <w:rsid w:val="00A270ED"/>
    <w:rsid w:val="00A43B44"/>
    <w:rsid w:val="00A503EE"/>
    <w:rsid w:val="00A64483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5721"/>
    <w:rsid w:val="00B603E1"/>
    <w:rsid w:val="00B6147C"/>
    <w:rsid w:val="00B6606D"/>
    <w:rsid w:val="00B67D86"/>
    <w:rsid w:val="00B70BAC"/>
    <w:rsid w:val="00B759E2"/>
    <w:rsid w:val="00B92BA0"/>
    <w:rsid w:val="00B92CF9"/>
    <w:rsid w:val="00BC558B"/>
    <w:rsid w:val="00BD0AEC"/>
    <w:rsid w:val="00BD26DC"/>
    <w:rsid w:val="00BE603E"/>
    <w:rsid w:val="00C02F5D"/>
    <w:rsid w:val="00C120B3"/>
    <w:rsid w:val="00C13107"/>
    <w:rsid w:val="00C16D8F"/>
    <w:rsid w:val="00C4060F"/>
    <w:rsid w:val="00C46948"/>
    <w:rsid w:val="00C61124"/>
    <w:rsid w:val="00C733C3"/>
    <w:rsid w:val="00C82D9D"/>
    <w:rsid w:val="00C83569"/>
    <w:rsid w:val="00C853A9"/>
    <w:rsid w:val="00C8620A"/>
    <w:rsid w:val="00C958B6"/>
    <w:rsid w:val="00CB7220"/>
    <w:rsid w:val="00CC0C90"/>
    <w:rsid w:val="00CC5139"/>
    <w:rsid w:val="00CE1EA7"/>
    <w:rsid w:val="00CE22EC"/>
    <w:rsid w:val="00CE2B64"/>
    <w:rsid w:val="00CE7B62"/>
    <w:rsid w:val="00CF4FDB"/>
    <w:rsid w:val="00D34011"/>
    <w:rsid w:val="00D36FFB"/>
    <w:rsid w:val="00D50937"/>
    <w:rsid w:val="00D54F3B"/>
    <w:rsid w:val="00D93809"/>
    <w:rsid w:val="00D93E6E"/>
    <w:rsid w:val="00DA04C1"/>
    <w:rsid w:val="00DB6128"/>
    <w:rsid w:val="00DC30D7"/>
    <w:rsid w:val="00DD1A99"/>
    <w:rsid w:val="00E027BE"/>
    <w:rsid w:val="00E07412"/>
    <w:rsid w:val="00E108AB"/>
    <w:rsid w:val="00E170B1"/>
    <w:rsid w:val="00E179F8"/>
    <w:rsid w:val="00E26CD7"/>
    <w:rsid w:val="00E34228"/>
    <w:rsid w:val="00E37557"/>
    <w:rsid w:val="00E5076B"/>
    <w:rsid w:val="00E7276A"/>
    <w:rsid w:val="00E80E8D"/>
    <w:rsid w:val="00E84513"/>
    <w:rsid w:val="00E85F7A"/>
    <w:rsid w:val="00E868D3"/>
    <w:rsid w:val="00E97B44"/>
    <w:rsid w:val="00EA4021"/>
    <w:rsid w:val="00EA4BBC"/>
    <w:rsid w:val="00EB537E"/>
    <w:rsid w:val="00EB7EAB"/>
    <w:rsid w:val="00EC4B61"/>
    <w:rsid w:val="00EC6D7B"/>
    <w:rsid w:val="00EE1867"/>
    <w:rsid w:val="00EE5C1A"/>
    <w:rsid w:val="00EF740E"/>
    <w:rsid w:val="00F04FB6"/>
    <w:rsid w:val="00F1395D"/>
    <w:rsid w:val="00F35349"/>
    <w:rsid w:val="00F56A0B"/>
    <w:rsid w:val="00F66164"/>
    <w:rsid w:val="00F70F65"/>
    <w:rsid w:val="00F717ED"/>
    <w:rsid w:val="00F755AA"/>
    <w:rsid w:val="00F76D32"/>
    <w:rsid w:val="00F7750F"/>
    <w:rsid w:val="00F813D1"/>
    <w:rsid w:val="00F87520"/>
    <w:rsid w:val="00F906D1"/>
    <w:rsid w:val="00F93207"/>
    <w:rsid w:val="00F9733B"/>
    <w:rsid w:val="00F97A43"/>
    <w:rsid w:val="00FA0FCB"/>
    <w:rsid w:val="00FA5486"/>
    <w:rsid w:val="00FA5EDC"/>
    <w:rsid w:val="00FA7F1A"/>
    <w:rsid w:val="00FB12B0"/>
    <w:rsid w:val="00FB451E"/>
    <w:rsid w:val="00FC0377"/>
    <w:rsid w:val="00FC27F6"/>
    <w:rsid w:val="00FD4E93"/>
    <w:rsid w:val="00FE157D"/>
    <w:rsid w:val="00FE2876"/>
    <w:rsid w:val="00FE4B35"/>
    <w:rsid w:val="00FE54D4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59E2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i/>
      <w:sz w:val="28"/>
      <w:szCs w:val="20"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49503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503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5033"/>
    <w:rPr>
      <w:rFonts w:asciiTheme="minorHAnsi" w:eastAsiaTheme="minorEastAsia" w:hAnsiTheme="minorHAnsi" w:cstheme="minorBidi"/>
      <w:b/>
      <w:bCs/>
      <w:sz w:val="28"/>
      <w:szCs w:val="28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  <w:rPr>
      <w:sz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95033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17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397</TotalTime>
  <Pages>22</Pages>
  <Words>5253</Words>
  <Characters>29943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Plevako</cp:lastModifiedBy>
  <cp:revision>12</cp:revision>
  <cp:lastPrinted>2017-10-02T07:38:00Z</cp:lastPrinted>
  <dcterms:created xsi:type="dcterms:W3CDTF">2017-08-22T07:24:00Z</dcterms:created>
  <dcterms:modified xsi:type="dcterms:W3CDTF">2017-10-02T07:39:00Z</dcterms:modified>
</cp:coreProperties>
</file>